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62E53" w14:textId="043F4C81" w:rsidR="00E50ED8" w:rsidRDefault="0069145C" w:rsidP="00B20674">
      <w:pPr>
        <w:pStyle w:val="Heading1"/>
        <w:numPr>
          <w:ilvl w:val="0"/>
          <w:numId w:val="0"/>
        </w:numPr>
        <w:rPr>
          <w:sz w:val="22"/>
        </w:rPr>
      </w:pPr>
      <w:r w:rsidRPr="00262583">
        <w:rPr>
          <w:sz w:val="22"/>
        </w:rPr>
        <w:t>Energy Assessment Guidance – Appendix 5</w:t>
      </w:r>
      <w:r w:rsidR="00262583" w:rsidRPr="00262583">
        <w:rPr>
          <w:sz w:val="22"/>
        </w:rPr>
        <w:t xml:space="preserve"> Overheating Checklist</w:t>
      </w:r>
    </w:p>
    <w:p w14:paraId="59E6BF21" w14:textId="2908D106" w:rsidR="00262583" w:rsidRPr="00262583" w:rsidRDefault="00A1258E" w:rsidP="00A1258E">
      <w:pPr>
        <w:pStyle w:val="Heading1"/>
        <w:numPr>
          <w:ilvl w:val="0"/>
          <w:numId w:val="0"/>
        </w:numPr>
        <w:ind w:left="431" w:hanging="431"/>
      </w:pPr>
      <w:r>
        <w:t xml:space="preserve">Building </w:t>
      </w:r>
      <w:r w:rsidR="00007AE2">
        <w:t>2</w:t>
      </w:r>
    </w:p>
    <w:tbl>
      <w:tblPr>
        <w:tblStyle w:val="ScotchTable1"/>
        <w:tblW w:w="9628" w:type="dxa"/>
        <w:tblBorders>
          <w:top w:val="single" w:sz="4" w:space="0" w:color="383E92" w:themeColor="background2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960"/>
        <w:gridCol w:w="3800"/>
        <w:gridCol w:w="2868"/>
      </w:tblGrid>
      <w:tr w:rsidR="0069145C" w:rsidRPr="0069145C" w14:paraId="66EC2C7D" w14:textId="54B8ED28" w:rsidTr="00B533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676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7717CBA3" w14:textId="77777777" w:rsidR="0069145C" w:rsidRPr="0069145C" w:rsidRDefault="0069145C" w:rsidP="005D44DA">
            <w:pPr>
              <w:spacing w:before="0" w:after="0"/>
              <w:jc w:val="left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Section 1 - Site features affecting vulnerability to overheating</w:t>
            </w:r>
          </w:p>
        </w:tc>
        <w:tc>
          <w:tcPr>
            <w:tcW w:w="28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6F06CC" w14:textId="0BBC8710" w:rsidR="0069145C" w:rsidRPr="0069145C" w:rsidRDefault="0069145C" w:rsidP="0069145C">
            <w:pPr>
              <w:spacing w:before="0" w:after="0"/>
              <w:jc w:val="center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Response</w:t>
            </w:r>
          </w:p>
        </w:tc>
      </w:tr>
      <w:tr w:rsidR="0069145C" w:rsidRPr="0069145C" w14:paraId="7EFB01E4" w14:textId="1F64B633" w:rsidTr="00B53398">
        <w:trPr>
          <w:trHeight w:val="1200"/>
        </w:trPr>
        <w:tc>
          <w:tcPr>
            <w:tcW w:w="2960" w:type="dxa"/>
            <w:noWrap/>
            <w:hideMark/>
          </w:tcPr>
          <w:p w14:paraId="0D73B66B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Site location </w:t>
            </w:r>
          </w:p>
        </w:tc>
        <w:tc>
          <w:tcPr>
            <w:tcW w:w="3800" w:type="dxa"/>
            <w:hideMark/>
          </w:tcPr>
          <w:p w14:paraId="2B29D5C7" w14:textId="4F763FF9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Urban – within central London or in a high density conurbation Peri-urban – on the suburban fringes of London</w:t>
            </w:r>
          </w:p>
        </w:tc>
        <w:tc>
          <w:tcPr>
            <w:tcW w:w="2868" w:type="dxa"/>
          </w:tcPr>
          <w:p w14:paraId="75AE8031" w14:textId="1C2C855F" w:rsidR="0069145C" w:rsidRPr="0069145C" w:rsidRDefault="0069145C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Urban – central London (RBKC)</w:t>
            </w:r>
          </w:p>
        </w:tc>
      </w:tr>
      <w:tr w:rsidR="0069145C" w:rsidRPr="0069145C" w14:paraId="6FA60EEC" w14:textId="4278C472" w:rsidTr="00B53398">
        <w:trPr>
          <w:trHeight w:val="300"/>
        </w:trPr>
        <w:tc>
          <w:tcPr>
            <w:tcW w:w="2960" w:type="dxa"/>
            <w:vMerge w:val="restart"/>
            <w:hideMark/>
          </w:tcPr>
          <w:p w14:paraId="7E84766B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Air quality and/or Noise sensitivity – are any of the following in the vicinity of buildings?</w:t>
            </w:r>
          </w:p>
        </w:tc>
        <w:tc>
          <w:tcPr>
            <w:tcW w:w="3800" w:type="dxa"/>
            <w:noWrap/>
            <w:hideMark/>
          </w:tcPr>
          <w:p w14:paraId="3ABFEAF8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Busy roads / A roads</w:t>
            </w:r>
          </w:p>
        </w:tc>
        <w:tc>
          <w:tcPr>
            <w:tcW w:w="2868" w:type="dxa"/>
          </w:tcPr>
          <w:p w14:paraId="2E1531F1" w14:textId="53E01CF3" w:rsidR="0069145C" w:rsidRPr="0069145C" w:rsidRDefault="0026355D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  <w:r w:rsidR="005D44DA">
              <w:rPr>
                <w:rFonts w:ascii="Calibri" w:eastAsia="Times New Roman" w:hAnsi="Calibri" w:cs="Calibri"/>
                <w:color w:val="000000"/>
                <w:lang w:eastAsia="en-GB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roads</w:t>
            </w:r>
          </w:p>
        </w:tc>
      </w:tr>
      <w:tr w:rsidR="0069145C" w:rsidRPr="0069145C" w14:paraId="5CD66957" w14:textId="7E29ACEF" w:rsidTr="00B53398">
        <w:trPr>
          <w:trHeight w:val="300"/>
        </w:trPr>
        <w:tc>
          <w:tcPr>
            <w:tcW w:w="2960" w:type="dxa"/>
            <w:vMerge/>
            <w:hideMark/>
          </w:tcPr>
          <w:p w14:paraId="509763FA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5AE34B8E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Railways / Overground / DLR</w:t>
            </w:r>
          </w:p>
        </w:tc>
        <w:tc>
          <w:tcPr>
            <w:tcW w:w="2868" w:type="dxa"/>
          </w:tcPr>
          <w:p w14:paraId="1FDC4A7B" w14:textId="650D863A" w:rsidR="0069145C" w:rsidRPr="0069145C" w:rsidRDefault="0026355D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Railways/overground</w:t>
            </w:r>
          </w:p>
        </w:tc>
      </w:tr>
      <w:tr w:rsidR="0069145C" w:rsidRPr="0069145C" w14:paraId="40028DDC" w14:textId="61221BAF" w:rsidTr="00B53398">
        <w:trPr>
          <w:trHeight w:val="300"/>
        </w:trPr>
        <w:tc>
          <w:tcPr>
            <w:tcW w:w="2960" w:type="dxa"/>
            <w:vMerge/>
            <w:hideMark/>
          </w:tcPr>
          <w:p w14:paraId="289417E2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5464F472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Airport / Flight path</w:t>
            </w:r>
          </w:p>
        </w:tc>
        <w:tc>
          <w:tcPr>
            <w:tcW w:w="2868" w:type="dxa"/>
          </w:tcPr>
          <w:p w14:paraId="748D01F5" w14:textId="2582C7B5" w:rsidR="0069145C" w:rsidRPr="0069145C" w:rsidRDefault="0026355D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  <w:tr w:rsidR="006D2CA8" w:rsidRPr="0069145C" w14:paraId="16615546" w14:textId="6090F7BB" w:rsidTr="00B53398">
        <w:trPr>
          <w:trHeight w:val="300"/>
        </w:trPr>
        <w:tc>
          <w:tcPr>
            <w:tcW w:w="2960" w:type="dxa"/>
            <w:vMerge/>
            <w:hideMark/>
          </w:tcPr>
          <w:p w14:paraId="3D08FF99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1D425FC9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Industrial uses / waste facility</w:t>
            </w:r>
          </w:p>
        </w:tc>
        <w:tc>
          <w:tcPr>
            <w:tcW w:w="2868" w:type="dxa"/>
          </w:tcPr>
          <w:p w14:paraId="347CB825" w14:textId="7C18164B" w:rsidR="006D2CA8" w:rsidRPr="0069145C" w:rsidRDefault="006D2CA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  <w:tr w:rsidR="006D2CA8" w:rsidRPr="0069145C" w14:paraId="32A72E79" w14:textId="2FB13CE8" w:rsidTr="00B53398">
        <w:trPr>
          <w:trHeight w:val="1200"/>
        </w:trPr>
        <w:tc>
          <w:tcPr>
            <w:tcW w:w="2960" w:type="dxa"/>
            <w:vMerge w:val="restart"/>
            <w:noWrap/>
            <w:hideMark/>
          </w:tcPr>
          <w:p w14:paraId="2F111B33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Proposed building use</w:t>
            </w:r>
          </w:p>
        </w:tc>
        <w:tc>
          <w:tcPr>
            <w:tcW w:w="3800" w:type="dxa"/>
            <w:hideMark/>
          </w:tcPr>
          <w:p w14:paraId="3E4D32EB" w14:textId="7F5E71F5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any buildings be occupied by vulnerable people (e.g. elderly, disabled, young children)?</w:t>
            </w:r>
          </w:p>
        </w:tc>
        <w:tc>
          <w:tcPr>
            <w:tcW w:w="2868" w:type="dxa"/>
          </w:tcPr>
          <w:p w14:paraId="3D7A657A" w14:textId="27BC00AA" w:rsidR="006D2CA8" w:rsidRPr="0069145C" w:rsidRDefault="006D2CA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6D2CA8" w:rsidRPr="0069145C" w14:paraId="1E885130" w14:textId="1B93C0F4" w:rsidTr="00B53398">
        <w:trPr>
          <w:trHeight w:val="900"/>
        </w:trPr>
        <w:tc>
          <w:tcPr>
            <w:tcW w:w="2960" w:type="dxa"/>
            <w:vMerge/>
            <w:hideMark/>
          </w:tcPr>
          <w:p w14:paraId="52AEAE46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126096DD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residents likely to be at home during the day (e.g. students)?</w:t>
            </w:r>
          </w:p>
        </w:tc>
        <w:tc>
          <w:tcPr>
            <w:tcW w:w="2868" w:type="dxa"/>
          </w:tcPr>
          <w:p w14:paraId="0E5E1CFF" w14:textId="1901273F" w:rsidR="006D2CA8" w:rsidRPr="0069145C" w:rsidRDefault="00B5339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</w:tr>
      <w:tr w:rsidR="006D2CA8" w:rsidRPr="0069145C" w14:paraId="0D8A1644" w14:textId="4B8B19A2" w:rsidTr="00B53398">
        <w:trPr>
          <w:trHeight w:val="300"/>
        </w:trPr>
        <w:tc>
          <w:tcPr>
            <w:tcW w:w="2960" w:type="dxa"/>
            <w:noWrap/>
            <w:hideMark/>
          </w:tcPr>
          <w:p w14:paraId="6E9F5B0D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Dwelling aspect</w:t>
            </w:r>
          </w:p>
        </w:tc>
        <w:tc>
          <w:tcPr>
            <w:tcW w:w="3800" w:type="dxa"/>
            <w:noWrap/>
            <w:hideMark/>
          </w:tcPr>
          <w:p w14:paraId="7274FFE6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there any single aspect units?</w:t>
            </w:r>
          </w:p>
        </w:tc>
        <w:tc>
          <w:tcPr>
            <w:tcW w:w="2868" w:type="dxa"/>
          </w:tcPr>
          <w:p w14:paraId="32634221" w14:textId="2A7A9E44" w:rsidR="006D2CA8" w:rsidRPr="0069145C" w:rsidRDefault="00B5339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6D2CA8" w:rsidRPr="0069145C" w14:paraId="4D10EF1D" w14:textId="24ECC382" w:rsidTr="00B53398">
        <w:trPr>
          <w:trHeight w:val="900"/>
        </w:trPr>
        <w:tc>
          <w:tcPr>
            <w:tcW w:w="2960" w:type="dxa"/>
            <w:vMerge w:val="restart"/>
            <w:noWrap/>
            <w:hideMark/>
          </w:tcPr>
          <w:p w14:paraId="0584DDFD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ratio</w:t>
            </w:r>
          </w:p>
        </w:tc>
        <w:tc>
          <w:tcPr>
            <w:tcW w:w="3800" w:type="dxa"/>
            <w:hideMark/>
          </w:tcPr>
          <w:p w14:paraId="5544D7A0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 glazing ratio (glazing: internal floor area) greater than 25%?</w:t>
            </w:r>
          </w:p>
        </w:tc>
        <w:tc>
          <w:tcPr>
            <w:tcW w:w="2868" w:type="dxa"/>
          </w:tcPr>
          <w:p w14:paraId="2A150BB3" w14:textId="2BDB70DD" w:rsidR="00B53398" w:rsidRPr="00FF5595" w:rsidRDefault="00E625AF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  <w:r w:rsidRPr="00E625AF">
              <w:rPr>
                <w:rFonts w:ascii="Calibri" w:eastAsia="Times New Roman" w:hAnsi="Calibri" w:cs="Calibri"/>
                <w:color w:val="000000"/>
                <w:lang w:eastAsia="en-GB"/>
              </w:rPr>
              <w:t>No, 23.39%</w:t>
            </w:r>
          </w:p>
        </w:tc>
      </w:tr>
      <w:tr w:rsidR="006D2CA8" w:rsidRPr="0069145C" w14:paraId="22607ED5" w14:textId="046E91B8" w:rsidTr="00B53398">
        <w:trPr>
          <w:trHeight w:val="600"/>
        </w:trPr>
        <w:tc>
          <w:tcPr>
            <w:tcW w:w="2960" w:type="dxa"/>
            <w:vMerge/>
            <w:hideMark/>
          </w:tcPr>
          <w:p w14:paraId="1DB20B25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52625B97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If yes, is this to allow acceptable levels of daylighting?</w:t>
            </w:r>
          </w:p>
        </w:tc>
        <w:tc>
          <w:tcPr>
            <w:tcW w:w="2868" w:type="dxa"/>
          </w:tcPr>
          <w:p w14:paraId="20D90275" w14:textId="0AD21840" w:rsidR="006D2CA8" w:rsidRPr="00FF5595" w:rsidRDefault="00E625AF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highlight w:val="yellow"/>
                <w:lang w:eastAsia="en-GB"/>
              </w:rPr>
            </w:pPr>
            <w:r w:rsidRPr="00E625AF">
              <w:rPr>
                <w:rFonts w:ascii="Calibri" w:eastAsia="Times New Roman" w:hAnsi="Calibri" w:cs="Calibri"/>
                <w:color w:val="auto"/>
                <w:lang w:eastAsia="en-GB"/>
              </w:rPr>
              <w:t>-</w:t>
            </w:r>
          </w:p>
        </w:tc>
      </w:tr>
      <w:tr w:rsidR="006D2CA8" w:rsidRPr="0069145C" w14:paraId="651F8EAC" w14:textId="40400856" w:rsidTr="00B53398">
        <w:trPr>
          <w:trHeight w:val="300"/>
        </w:trPr>
        <w:tc>
          <w:tcPr>
            <w:tcW w:w="2960" w:type="dxa"/>
            <w:vMerge w:val="restart"/>
            <w:hideMark/>
          </w:tcPr>
          <w:p w14:paraId="6AEE7616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Security - Are there any security issues that could limit opening of windows for ventilation?</w:t>
            </w:r>
          </w:p>
        </w:tc>
        <w:tc>
          <w:tcPr>
            <w:tcW w:w="3800" w:type="dxa"/>
            <w:hideMark/>
          </w:tcPr>
          <w:p w14:paraId="5935197C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Single storey ground floor units </w:t>
            </w:r>
          </w:p>
        </w:tc>
        <w:tc>
          <w:tcPr>
            <w:tcW w:w="2868" w:type="dxa"/>
          </w:tcPr>
          <w:p w14:paraId="738CB02B" w14:textId="42546FB9" w:rsidR="006D2CA8" w:rsidRPr="00C8653B" w:rsidRDefault="00FF5595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>
              <w:rPr>
                <w:rFonts w:ascii="Calibri" w:eastAsia="Times New Roman" w:hAnsi="Calibri" w:cs="Calibri"/>
                <w:color w:val="auto"/>
                <w:lang w:eastAsia="en-GB"/>
              </w:rPr>
              <w:t>No</w:t>
            </w:r>
          </w:p>
        </w:tc>
      </w:tr>
      <w:tr w:rsidR="006D2CA8" w:rsidRPr="0069145C" w14:paraId="21DA443C" w14:textId="774F5528" w:rsidTr="00B53398">
        <w:trPr>
          <w:trHeight w:val="675"/>
        </w:trPr>
        <w:tc>
          <w:tcPr>
            <w:tcW w:w="2960" w:type="dxa"/>
            <w:vMerge/>
            <w:hideMark/>
          </w:tcPr>
          <w:p w14:paraId="06B15A85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5CEA415C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Vulnerable areas identified by the Police Architectural Liaison Officer </w:t>
            </w:r>
          </w:p>
        </w:tc>
        <w:tc>
          <w:tcPr>
            <w:tcW w:w="2868" w:type="dxa"/>
          </w:tcPr>
          <w:p w14:paraId="3982E355" w14:textId="5B6E0D1D" w:rsidR="006D2CA8" w:rsidRPr="00C8653B" w:rsidRDefault="005D44DA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 w:rsidRPr="00C8653B">
              <w:rPr>
                <w:rFonts w:ascii="Calibri" w:eastAsia="Times New Roman" w:hAnsi="Calibri" w:cs="Calibri"/>
                <w:color w:val="auto"/>
                <w:lang w:eastAsia="en-GB"/>
              </w:rPr>
              <w:t>No</w:t>
            </w:r>
          </w:p>
        </w:tc>
      </w:tr>
      <w:tr w:rsidR="006D2CA8" w:rsidRPr="0069145C" w14:paraId="4BAA6FA8" w14:textId="6D57FAD5" w:rsidTr="00B53398">
        <w:trPr>
          <w:trHeight w:val="300"/>
        </w:trPr>
        <w:tc>
          <w:tcPr>
            <w:tcW w:w="2960" w:type="dxa"/>
            <w:vMerge/>
            <w:hideMark/>
          </w:tcPr>
          <w:p w14:paraId="4D787528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213364B0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Other</w:t>
            </w:r>
          </w:p>
        </w:tc>
        <w:tc>
          <w:tcPr>
            <w:tcW w:w="2868" w:type="dxa"/>
          </w:tcPr>
          <w:p w14:paraId="633EBE1B" w14:textId="73368CA9" w:rsidR="006D2CA8" w:rsidRPr="0069145C" w:rsidRDefault="005D44DA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</w:tbl>
    <w:p w14:paraId="4829C32C" w14:textId="77777777" w:rsidR="0069145C" w:rsidRDefault="0069145C" w:rsidP="00E50ED8">
      <w:pPr>
        <w:sectPr w:rsidR="0069145C" w:rsidSect="00E7270F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tbl>
      <w:tblPr>
        <w:tblStyle w:val="ScotchTableOption2"/>
        <w:tblW w:w="9634" w:type="dxa"/>
        <w:tblLook w:val="04A0" w:firstRow="1" w:lastRow="0" w:firstColumn="1" w:lastColumn="0" w:noHBand="0" w:noVBand="1"/>
      </w:tblPr>
      <w:tblGrid>
        <w:gridCol w:w="2960"/>
        <w:gridCol w:w="4275"/>
        <w:gridCol w:w="2399"/>
      </w:tblGrid>
      <w:tr w:rsidR="0069145C" w:rsidRPr="0069145C" w14:paraId="444374C6" w14:textId="77777777" w:rsidTr="005D4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7235" w:type="dxa"/>
            <w:gridSpan w:val="2"/>
            <w:noWrap/>
            <w:hideMark/>
          </w:tcPr>
          <w:p w14:paraId="2F23D87D" w14:textId="77777777" w:rsidR="0069145C" w:rsidRPr="0069145C" w:rsidRDefault="0069145C" w:rsidP="005D44DA">
            <w:pPr>
              <w:spacing w:before="0" w:after="0"/>
              <w:jc w:val="left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lastRenderedPageBreak/>
              <w:t>Section 2 - Design features implemented to mitigate overheating risk</w:t>
            </w:r>
          </w:p>
        </w:tc>
        <w:tc>
          <w:tcPr>
            <w:tcW w:w="2399" w:type="dxa"/>
            <w:noWrap/>
            <w:hideMark/>
          </w:tcPr>
          <w:p w14:paraId="0D34F90F" w14:textId="77777777" w:rsidR="0069145C" w:rsidRPr="0069145C" w:rsidRDefault="0069145C" w:rsidP="0069145C">
            <w:pPr>
              <w:spacing w:before="0" w:after="0"/>
              <w:jc w:val="center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Response</w:t>
            </w:r>
          </w:p>
        </w:tc>
      </w:tr>
      <w:tr w:rsidR="0069145C" w:rsidRPr="0069145C" w14:paraId="5FE99506" w14:textId="77777777" w:rsidTr="00B20674">
        <w:trPr>
          <w:trHeight w:val="568"/>
        </w:trPr>
        <w:tc>
          <w:tcPr>
            <w:tcW w:w="2960" w:type="dxa"/>
            <w:vMerge w:val="restart"/>
            <w:noWrap/>
            <w:vAlign w:val="center"/>
            <w:hideMark/>
          </w:tcPr>
          <w:p w14:paraId="6AE3BA96" w14:textId="77777777" w:rsidR="0069145C" w:rsidRPr="0069145C" w:rsidRDefault="0069145C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Landscaping </w:t>
            </w:r>
          </w:p>
        </w:tc>
        <w:tc>
          <w:tcPr>
            <w:tcW w:w="4275" w:type="dxa"/>
            <w:hideMark/>
          </w:tcPr>
          <w:p w14:paraId="3D7A0F2B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deciduous trees be provided for summer shading (to windows and pedestrian routes)?</w:t>
            </w:r>
          </w:p>
        </w:tc>
        <w:tc>
          <w:tcPr>
            <w:tcW w:w="2399" w:type="dxa"/>
            <w:noWrap/>
            <w:vAlign w:val="center"/>
            <w:hideMark/>
          </w:tcPr>
          <w:p w14:paraId="0EA4B612" w14:textId="1ECAE934" w:rsidR="0069145C" w:rsidRPr="0069145C" w:rsidRDefault="00A7405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69145C" w:rsidRPr="0069145C" w14:paraId="2535AABA" w14:textId="77777777" w:rsidTr="00B20674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1F06E1C5" w14:textId="77777777" w:rsidR="0069145C" w:rsidRPr="0069145C" w:rsidRDefault="0069145C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66100D31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green roofs be provided?</w:t>
            </w:r>
          </w:p>
        </w:tc>
        <w:tc>
          <w:tcPr>
            <w:tcW w:w="2399" w:type="dxa"/>
            <w:noWrap/>
            <w:vAlign w:val="center"/>
            <w:hideMark/>
          </w:tcPr>
          <w:p w14:paraId="10D70DB6" w14:textId="12D79749" w:rsidR="0069145C" w:rsidRPr="0069145C" w:rsidRDefault="00262583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>
              <w:rPr>
                <w:rFonts w:ascii="Calibri" w:eastAsia="Times New Roman" w:hAnsi="Calibri" w:cs="Calibri"/>
                <w:color w:val="auto"/>
                <w:lang w:eastAsia="en-GB"/>
              </w:rPr>
              <w:t>Yes – planted amenity roof</w:t>
            </w:r>
          </w:p>
        </w:tc>
      </w:tr>
      <w:tr w:rsidR="001D288F" w:rsidRPr="0069145C" w14:paraId="430DEF0C" w14:textId="77777777" w:rsidTr="00B20674">
        <w:trPr>
          <w:trHeight w:val="900"/>
        </w:trPr>
        <w:tc>
          <w:tcPr>
            <w:tcW w:w="2960" w:type="dxa"/>
            <w:vMerge/>
            <w:vAlign w:val="center"/>
            <w:hideMark/>
          </w:tcPr>
          <w:p w14:paraId="16E37079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2E5E8FB3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other green or blue infrastructure be provided around buildings for evaporative cooling?</w:t>
            </w:r>
          </w:p>
        </w:tc>
        <w:tc>
          <w:tcPr>
            <w:tcW w:w="2399" w:type="dxa"/>
            <w:noWrap/>
            <w:vAlign w:val="center"/>
            <w:hideMark/>
          </w:tcPr>
          <w:p w14:paraId="7CBB9346" w14:textId="126B23FB" w:rsidR="001D288F" w:rsidRPr="0069145C" w:rsidRDefault="00262583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>
              <w:rPr>
                <w:rFonts w:ascii="Calibri" w:eastAsia="Times New Roman" w:hAnsi="Calibri" w:cs="Calibri"/>
                <w:color w:val="auto"/>
                <w:lang w:eastAsia="en-GB"/>
              </w:rPr>
              <w:t>Yes – extensive soft landscaping at podium level</w:t>
            </w:r>
          </w:p>
        </w:tc>
      </w:tr>
      <w:tr w:rsidR="001D288F" w:rsidRPr="0069145C" w14:paraId="2AD6B5A7" w14:textId="77777777" w:rsidTr="00B20674">
        <w:trPr>
          <w:trHeight w:val="600"/>
        </w:trPr>
        <w:tc>
          <w:tcPr>
            <w:tcW w:w="2960" w:type="dxa"/>
            <w:noWrap/>
            <w:vAlign w:val="center"/>
            <w:hideMark/>
          </w:tcPr>
          <w:p w14:paraId="08987AB3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Materials </w:t>
            </w:r>
          </w:p>
        </w:tc>
        <w:tc>
          <w:tcPr>
            <w:tcW w:w="4275" w:type="dxa"/>
            <w:hideMark/>
          </w:tcPr>
          <w:p w14:paraId="5CA7E89C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Have high albedo (light colour) materials been specified?</w:t>
            </w:r>
          </w:p>
        </w:tc>
        <w:tc>
          <w:tcPr>
            <w:tcW w:w="2399" w:type="dxa"/>
            <w:noWrap/>
            <w:vAlign w:val="center"/>
            <w:hideMark/>
          </w:tcPr>
          <w:p w14:paraId="3093A2BB" w14:textId="335000B1" w:rsidR="001D288F" w:rsidRPr="0070782C" w:rsidRDefault="001D288F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0782C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  <w:r w:rsidR="00C8653B" w:rsidRPr="0070782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</w:tr>
      <w:tr w:rsidR="00FF5595" w:rsidRPr="0069145C" w14:paraId="3D925E0D" w14:textId="77777777" w:rsidTr="002B5507">
        <w:trPr>
          <w:trHeight w:val="300"/>
        </w:trPr>
        <w:tc>
          <w:tcPr>
            <w:tcW w:w="2960" w:type="dxa"/>
            <w:vMerge w:val="restart"/>
            <w:noWrap/>
            <w:vAlign w:val="center"/>
            <w:hideMark/>
          </w:tcPr>
          <w:p w14:paraId="0A0399B8" w14:textId="77777777" w:rsidR="00FF5595" w:rsidRPr="0069145C" w:rsidRDefault="00FF5595" w:rsidP="00FF5595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Dwelling aspect </w:t>
            </w:r>
          </w:p>
        </w:tc>
        <w:tc>
          <w:tcPr>
            <w:tcW w:w="4275" w:type="dxa"/>
            <w:noWrap/>
            <w:hideMark/>
          </w:tcPr>
          <w:p w14:paraId="472CD759" w14:textId="77777777" w:rsidR="00FF5595" w:rsidRPr="0069145C" w:rsidRDefault="00FF5595" w:rsidP="00FF5595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of total units that are single aspect</w:t>
            </w:r>
          </w:p>
        </w:tc>
        <w:tc>
          <w:tcPr>
            <w:tcW w:w="2399" w:type="dxa"/>
            <w:noWrap/>
            <w:hideMark/>
          </w:tcPr>
          <w:p w14:paraId="1E4E5151" w14:textId="195CD154" w:rsidR="00FF5595" w:rsidRPr="0070782C" w:rsidRDefault="00E625AF" w:rsidP="00FF5595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0782C">
              <w:rPr>
                <w:rFonts w:ascii="Calibri" w:eastAsia="Times New Roman" w:hAnsi="Calibri" w:cs="Calibri"/>
                <w:color w:val="000000"/>
                <w:lang w:eastAsia="en-GB"/>
              </w:rPr>
              <w:t>18.48%</w:t>
            </w:r>
          </w:p>
        </w:tc>
      </w:tr>
      <w:tr w:rsidR="00FF5595" w:rsidRPr="0069145C" w14:paraId="19835DE1" w14:textId="3F7ABCB0" w:rsidTr="002B5507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332EF975" w14:textId="77777777" w:rsidR="00FF5595" w:rsidRPr="0069145C" w:rsidRDefault="00FF5595" w:rsidP="00FF5595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2C24C417" w14:textId="77777777" w:rsidR="00FF5595" w:rsidRPr="0069145C" w:rsidRDefault="00FF5595" w:rsidP="00FF5595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N / NE / NW orientation</w:t>
            </w:r>
          </w:p>
        </w:tc>
        <w:tc>
          <w:tcPr>
            <w:tcW w:w="2399" w:type="dxa"/>
          </w:tcPr>
          <w:p w14:paraId="62A58866" w14:textId="02941130" w:rsidR="00E625AF" w:rsidRPr="0070782C" w:rsidRDefault="00E625AF" w:rsidP="00E625AF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0782C">
              <w:rPr>
                <w:rFonts w:ascii="Calibri" w:eastAsia="Times New Roman" w:hAnsi="Calibri" w:cs="Calibri"/>
                <w:color w:val="000000"/>
                <w:lang w:eastAsia="en-GB"/>
              </w:rPr>
              <w:t>1.09%</w:t>
            </w:r>
          </w:p>
        </w:tc>
      </w:tr>
      <w:tr w:rsidR="00FF5595" w:rsidRPr="0069145C" w14:paraId="50C2C684" w14:textId="77777777" w:rsidTr="002B5507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5FB54B11" w14:textId="77777777" w:rsidR="00FF5595" w:rsidRPr="0069145C" w:rsidRDefault="00FF5595" w:rsidP="00FF5595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490DAC35" w14:textId="77777777" w:rsidR="00FF5595" w:rsidRPr="0069145C" w:rsidRDefault="00FF5595" w:rsidP="00FF5595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E orientation</w:t>
            </w:r>
          </w:p>
        </w:tc>
        <w:tc>
          <w:tcPr>
            <w:tcW w:w="2399" w:type="dxa"/>
            <w:noWrap/>
            <w:hideMark/>
          </w:tcPr>
          <w:p w14:paraId="2C944FB6" w14:textId="058A85B6" w:rsidR="00FF5595" w:rsidRPr="0070782C" w:rsidRDefault="00E625AF" w:rsidP="00FF5595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0782C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FF5595" w:rsidRPr="0069145C" w14:paraId="573DC0BA" w14:textId="191417F7" w:rsidTr="002B5507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5B46A824" w14:textId="77777777" w:rsidR="00FF5595" w:rsidRPr="0069145C" w:rsidRDefault="00FF5595" w:rsidP="00FF5595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40AD6663" w14:textId="77777777" w:rsidR="00FF5595" w:rsidRPr="0069145C" w:rsidRDefault="00FF5595" w:rsidP="00FF5595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S / SE / SW orientation</w:t>
            </w:r>
          </w:p>
        </w:tc>
        <w:tc>
          <w:tcPr>
            <w:tcW w:w="2399" w:type="dxa"/>
          </w:tcPr>
          <w:p w14:paraId="32E80E29" w14:textId="739AB7C1" w:rsidR="00FF5595" w:rsidRPr="0070782C" w:rsidRDefault="00E625AF" w:rsidP="00FF5595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0782C">
              <w:rPr>
                <w:rFonts w:ascii="Calibri" w:eastAsia="Times New Roman" w:hAnsi="Calibri" w:cs="Calibri"/>
                <w:color w:val="000000"/>
                <w:lang w:eastAsia="en-GB"/>
              </w:rPr>
              <w:t>17.39%</w:t>
            </w:r>
          </w:p>
        </w:tc>
      </w:tr>
      <w:tr w:rsidR="00FF5595" w:rsidRPr="0069145C" w14:paraId="245AF545" w14:textId="77777777" w:rsidTr="002B5507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77177476" w14:textId="77777777" w:rsidR="00FF5595" w:rsidRPr="0069145C" w:rsidRDefault="00FF5595" w:rsidP="00FF5595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59DBCB5A" w14:textId="77777777" w:rsidR="00FF5595" w:rsidRPr="0069145C" w:rsidRDefault="00FF5595" w:rsidP="00FF5595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W orientation</w:t>
            </w:r>
          </w:p>
        </w:tc>
        <w:tc>
          <w:tcPr>
            <w:tcW w:w="2399" w:type="dxa"/>
            <w:noWrap/>
            <w:hideMark/>
          </w:tcPr>
          <w:p w14:paraId="60151888" w14:textId="319E02EE" w:rsidR="00FF5595" w:rsidRPr="0070782C" w:rsidRDefault="00E625AF" w:rsidP="00FF5595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0782C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FF5595" w:rsidRPr="0069145C" w14:paraId="08C9F519" w14:textId="77777777" w:rsidTr="002B5507">
        <w:trPr>
          <w:trHeight w:val="300"/>
        </w:trPr>
        <w:tc>
          <w:tcPr>
            <w:tcW w:w="2960" w:type="dxa"/>
            <w:vMerge w:val="restart"/>
            <w:vAlign w:val="center"/>
            <w:hideMark/>
          </w:tcPr>
          <w:p w14:paraId="50802611" w14:textId="77777777" w:rsidR="00FF5595" w:rsidRPr="0069145C" w:rsidRDefault="00FF5595" w:rsidP="00FF5595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ratio - What is the glazing ratio (glazing; internal floor area) on each facade?</w:t>
            </w:r>
          </w:p>
        </w:tc>
        <w:tc>
          <w:tcPr>
            <w:tcW w:w="4275" w:type="dxa"/>
            <w:noWrap/>
            <w:hideMark/>
          </w:tcPr>
          <w:p w14:paraId="5F413763" w14:textId="77777777" w:rsidR="00FF5595" w:rsidRPr="0069145C" w:rsidRDefault="00FF5595" w:rsidP="00FF5595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N / NE / NW</w:t>
            </w:r>
          </w:p>
        </w:tc>
        <w:tc>
          <w:tcPr>
            <w:tcW w:w="2399" w:type="dxa"/>
            <w:noWrap/>
            <w:hideMark/>
          </w:tcPr>
          <w:p w14:paraId="63F6A94E" w14:textId="5B89FC07" w:rsidR="00FF5595" w:rsidRPr="0070782C" w:rsidRDefault="00E625AF" w:rsidP="00FF5595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0782C">
              <w:rPr>
                <w:rFonts w:ascii="Calibri" w:eastAsia="Times New Roman" w:hAnsi="Calibri" w:cs="Calibri"/>
                <w:color w:val="000000"/>
                <w:lang w:eastAsia="en-GB"/>
              </w:rPr>
              <w:t>11.47%</w:t>
            </w:r>
          </w:p>
        </w:tc>
      </w:tr>
      <w:tr w:rsidR="001D288F" w:rsidRPr="0069145C" w14:paraId="4C2E2396" w14:textId="77777777" w:rsidTr="00B20674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46CC78CD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2D433D92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E</w:t>
            </w:r>
          </w:p>
        </w:tc>
        <w:tc>
          <w:tcPr>
            <w:tcW w:w="2399" w:type="dxa"/>
            <w:noWrap/>
            <w:vAlign w:val="center"/>
            <w:hideMark/>
          </w:tcPr>
          <w:p w14:paraId="079DCF80" w14:textId="0B854790" w:rsidR="001D288F" w:rsidRPr="0070782C" w:rsidRDefault="00E625AF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0782C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A1258E" w:rsidRPr="0069145C" w14:paraId="752811C0" w14:textId="77777777" w:rsidTr="00C35AB3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21181347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33A83FD8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 / SE / SW</w:t>
            </w:r>
          </w:p>
        </w:tc>
        <w:tc>
          <w:tcPr>
            <w:tcW w:w="2399" w:type="dxa"/>
            <w:noWrap/>
            <w:hideMark/>
          </w:tcPr>
          <w:p w14:paraId="58A60C05" w14:textId="06CD5636" w:rsidR="00A1258E" w:rsidRPr="0070782C" w:rsidRDefault="00E625AF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0782C">
              <w:rPr>
                <w:rFonts w:ascii="Calibri" w:eastAsia="Times New Roman" w:hAnsi="Calibri" w:cs="Calibri"/>
                <w:color w:val="000000"/>
                <w:lang w:eastAsia="en-GB"/>
              </w:rPr>
              <w:t>11.92%</w:t>
            </w:r>
          </w:p>
        </w:tc>
      </w:tr>
      <w:tr w:rsidR="00A1258E" w:rsidRPr="0069145C" w14:paraId="46AC5A1E" w14:textId="77777777" w:rsidTr="00C35AB3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1D3DEF35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6C0E92DA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</w:t>
            </w:r>
          </w:p>
        </w:tc>
        <w:tc>
          <w:tcPr>
            <w:tcW w:w="2399" w:type="dxa"/>
            <w:noWrap/>
            <w:hideMark/>
          </w:tcPr>
          <w:p w14:paraId="0624A3CB" w14:textId="7ADA6B5F" w:rsidR="00A1258E" w:rsidRPr="0070782C" w:rsidRDefault="00E625AF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0782C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1D288F" w:rsidRPr="0069145C" w14:paraId="3E03616C" w14:textId="77777777" w:rsidTr="00B20674">
        <w:trPr>
          <w:trHeight w:val="291"/>
        </w:trPr>
        <w:tc>
          <w:tcPr>
            <w:tcW w:w="2960" w:type="dxa"/>
            <w:noWrap/>
            <w:vAlign w:val="center"/>
            <w:hideMark/>
          </w:tcPr>
          <w:p w14:paraId="5D0A13A7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Daylighting </w:t>
            </w:r>
          </w:p>
        </w:tc>
        <w:tc>
          <w:tcPr>
            <w:tcW w:w="4275" w:type="dxa"/>
            <w:hideMark/>
          </w:tcPr>
          <w:p w14:paraId="66A0D6F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daylight factor range?</w:t>
            </w:r>
          </w:p>
        </w:tc>
        <w:tc>
          <w:tcPr>
            <w:tcW w:w="2399" w:type="dxa"/>
            <w:noWrap/>
            <w:vAlign w:val="center"/>
            <w:hideMark/>
          </w:tcPr>
          <w:p w14:paraId="6D316F59" w14:textId="269DEFCF" w:rsidR="001634FE" w:rsidRDefault="001634FE" w:rsidP="001634F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0.5% to 5%</w:t>
            </w:r>
            <w:r w:rsidR="00807DFA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r w:rsidR="00807DFA">
              <w:rPr>
                <w:rFonts w:ascii="Calibri" w:eastAsia="Times New Roman" w:hAnsi="Calibri" w:cs="Calibri"/>
                <w:color w:val="000000"/>
                <w:lang w:eastAsia="en-GB"/>
              </w:rPr>
              <w:t>on the lowest 11 floors.</w:t>
            </w:r>
            <w:bookmarkStart w:id="0" w:name="_GoBack"/>
            <w:bookmarkEnd w:id="0"/>
          </w:p>
          <w:p w14:paraId="4362BD42" w14:textId="1C899741" w:rsidR="001D288F" w:rsidRPr="0069145C" w:rsidRDefault="001634FE" w:rsidP="001634F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Detailed ‘per room’ results can be found within Annex 5 of the ES Chapter</w:t>
            </w:r>
          </w:p>
        </w:tc>
      </w:tr>
      <w:tr w:rsidR="00A1258E" w:rsidRPr="0069145C" w14:paraId="1CDCC3C3" w14:textId="77777777" w:rsidTr="00C379DF">
        <w:trPr>
          <w:trHeight w:val="300"/>
        </w:trPr>
        <w:tc>
          <w:tcPr>
            <w:tcW w:w="2960" w:type="dxa"/>
            <w:noWrap/>
            <w:vAlign w:val="center"/>
            <w:hideMark/>
          </w:tcPr>
          <w:p w14:paraId="22BD3AE9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</w:t>
            </w:r>
          </w:p>
        </w:tc>
        <w:tc>
          <w:tcPr>
            <w:tcW w:w="4275" w:type="dxa"/>
            <w:hideMark/>
          </w:tcPr>
          <w:p w14:paraId="5089CBD8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windows openable?</w:t>
            </w:r>
          </w:p>
        </w:tc>
        <w:tc>
          <w:tcPr>
            <w:tcW w:w="2399" w:type="dxa"/>
            <w:noWrap/>
            <w:hideMark/>
          </w:tcPr>
          <w:p w14:paraId="515DF715" w14:textId="53EAC96A" w:rsidR="00A1258E" w:rsidRPr="0069145C" w:rsidRDefault="00E625AF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Limited number of Juliet balcony sliding doors</w:t>
            </w:r>
          </w:p>
        </w:tc>
      </w:tr>
      <w:tr w:rsidR="00A1258E" w:rsidRPr="0069145C" w14:paraId="0077246D" w14:textId="77777777" w:rsidTr="00C379DF">
        <w:trPr>
          <w:trHeight w:val="600"/>
        </w:trPr>
        <w:tc>
          <w:tcPr>
            <w:tcW w:w="2960" w:type="dxa"/>
            <w:noWrap/>
            <w:vAlign w:val="center"/>
            <w:hideMark/>
          </w:tcPr>
          <w:p w14:paraId="5C4ECF3A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</w:t>
            </w:r>
          </w:p>
        </w:tc>
        <w:tc>
          <w:tcPr>
            <w:tcW w:w="4275" w:type="dxa"/>
            <w:hideMark/>
          </w:tcPr>
          <w:p w14:paraId="5670D789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percentage of openable area for the windows?</w:t>
            </w:r>
          </w:p>
        </w:tc>
        <w:tc>
          <w:tcPr>
            <w:tcW w:w="2399" w:type="dxa"/>
            <w:noWrap/>
            <w:hideMark/>
          </w:tcPr>
          <w:p w14:paraId="42097916" w14:textId="18E28845" w:rsidR="00A1258E" w:rsidRPr="0069145C" w:rsidRDefault="00E625AF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5.98%</w:t>
            </w:r>
          </w:p>
        </w:tc>
      </w:tr>
      <w:tr w:rsidR="00A1258E" w:rsidRPr="0069145C" w14:paraId="7CA624DA" w14:textId="77777777" w:rsidTr="00C379DF">
        <w:trPr>
          <w:trHeight w:val="300"/>
        </w:trPr>
        <w:tc>
          <w:tcPr>
            <w:tcW w:w="2960" w:type="dxa"/>
            <w:vMerge w:val="restart"/>
            <w:vAlign w:val="center"/>
            <w:hideMark/>
          </w:tcPr>
          <w:p w14:paraId="75BD1E7E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 - What is the extent of the opening?</w:t>
            </w:r>
          </w:p>
        </w:tc>
        <w:tc>
          <w:tcPr>
            <w:tcW w:w="4275" w:type="dxa"/>
            <w:hideMark/>
          </w:tcPr>
          <w:p w14:paraId="7347D11E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Fully openable</w:t>
            </w:r>
          </w:p>
        </w:tc>
        <w:tc>
          <w:tcPr>
            <w:tcW w:w="2399" w:type="dxa"/>
            <w:noWrap/>
            <w:hideMark/>
          </w:tcPr>
          <w:p w14:paraId="252E4F55" w14:textId="160DDB60" w:rsidR="00A1258E" w:rsidRPr="0069145C" w:rsidRDefault="00FF5595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0782C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</w:tr>
      <w:tr w:rsidR="00FF5595" w:rsidRPr="0069145C" w14:paraId="3E2E7027" w14:textId="77777777" w:rsidTr="00C379DF">
        <w:trPr>
          <w:trHeight w:val="600"/>
        </w:trPr>
        <w:tc>
          <w:tcPr>
            <w:tcW w:w="2960" w:type="dxa"/>
            <w:vMerge/>
            <w:vAlign w:val="center"/>
            <w:hideMark/>
          </w:tcPr>
          <w:p w14:paraId="0CE0A926" w14:textId="77777777" w:rsidR="00FF5595" w:rsidRPr="0069145C" w:rsidRDefault="00FF5595" w:rsidP="00FF5595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21C5C44A" w14:textId="77777777" w:rsidR="00FF5595" w:rsidRPr="0069145C" w:rsidRDefault="00FF5595" w:rsidP="00FF5595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Limited (e.g. for security, safety, wind loading reasons)</w:t>
            </w:r>
          </w:p>
        </w:tc>
        <w:tc>
          <w:tcPr>
            <w:tcW w:w="2399" w:type="dxa"/>
            <w:noWrap/>
            <w:hideMark/>
          </w:tcPr>
          <w:p w14:paraId="3B08082D" w14:textId="596EB4C6" w:rsidR="00FF5595" w:rsidRPr="0069145C" w:rsidRDefault="00E625AF" w:rsidP="00FF5595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Apart from limited number of Juliet balcony sliding doors, windows on the tower are non-openable</w:t>
            </w:r>
          </w:p>
        </w:tc>
      </w:tr>
      <w:tr w:rsidR="00FF5595" w:rsidRPr="0069145C" w14:paraId="2D6A3CEC" w14:textId="77777777" w:rsidTr="00B20674">
        <w:trPr>
          <w:trHeight w:val="1129"/>
        </w:trPr>
        <w:tc>
          <w:tcPr>
            <w:tcW w:w="2960" w:type="dxa"/>
            <w:noWrap/>
            <w:vAlign w:val="center"/>
            <w:hideMark/>
          </w:tcPr>
          <w:p w14:paraId="16915ECA" w14:textId="77777777" w:rsidR="00FF5595" w:rsidRPr="0069145C" w:rsidRDefault="00FF5595" w:rsidP="00FF5595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Security </w:t>
            </w:r>
          </w:p>
        </w:tc>
        <w:tc>
          <w:tcPr>
            <w:tcW w:w="4275" w:type="dxa"/>
            <w:hideMark/>
          </w:tcPr>
          <w:p w14:paraId="61EE1DF5" w14:textId="77777777" w:rsidR="00FF5595" w:rsidRPr="0069145C" w:rsidRDefault="00FF5595" w:rsidP="00FF5595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Where there are security issues (e.g. ground floor flats) has an alternative night time natural ventilation method been provided (e.g. ventilation grates)?</w:t>
            </w:r>
          </w:p>
        </w:tc>
        <w:tc>
          <w:tcPr>
            <w:tcW w:w="2399" w:type="dxa"/>
            <w:noWrap/>
            <w:vAlign w:val="center"/>
            <w:hideMark/>
          </w:tcPr>
          <w:p w14:paraId="07003126" w14:textId="34B0BDAB" w:rsidR="00FF5595" w:rsidRPr="0069145C" w:rsidRDefault="00FF5595" w:rsidP="00FF5595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  <w:tr w:rsidR="00FF5595" w:rsidRPr="0069145C" w14:paraId="4879CA07" w14:textId="77777777" w:rsidTr="00B20674">
        <w:trPr>
          <w:trHeight w:val="300"/>
        </w:trPr>
        <w:tc>
          <w:tcPr>
            <w:tcW w:w="2960" w:type="dxa"/>
            <w:vMerge w:val="restart"/>
            <w:noWrap/>
            <w:vAlign w:val="center"/>
            <w:hideMark/>
          </w:tcPr>
          <w:p w14:paraId="5FAFF376" w14:textId="77777777" w:rsidR="00FF5595" w:rsidRPr="0069145C" w:rsidRDefault="00FF5595" w:rsidP="00FF5595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Shading</w:t>
            </w:r>
          </w:p>
        </w:tc>
        <w:tc>
          <w:tcPr>
            <w:tcW w:w="4275" w:type="dxa"/>
            <w:noWrap/>
            <w:hideMark/>
          </w:tcPr>
          <w:p w14:paraId="7C1BEBE0" w14:textId="77777777" w:rsidR="00FF5595" w:rsidRPr="0069145C" w:rsidRDefault="00FF5595" w:rsidP="00FF5595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external shading?</w:t>
            </w:r>
          </w:p>
        </w:tc>
        <w:tc>
          <w:tcPr>
            <w:tcW w:w="2399" w:type="dxa"/>
            <w:noWrap/>
            <w:vAlign w:val="center"/>
            <w:hideMark/>
          </w:tcPr>
          <w:p w14:paraId="5634F3CC" w14:textId="3F5994AA" w:rsidR="00FF5595" w:rsidRPr="0069145C" w:rsidRDefault="0070782C" w:rsidP="00FF5595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  <w:r w:rsidR="00FF5595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</w:tr>
      <w:tr w:rsidR="00B20674" w:rsidRPr="0069145C" w14:paraId="5C1260BA" w14:textId="77777777" w:rsidTr="00C8653B">
        <w:trPr>
          <w:trHeight w:val="300"/>
        </w:trPr>
        <w:tc>
          <w:tcPr>
            <w:tcW w:w="2960" w:type="dxa"/>
            <w:vMerge/>
            <w:noWrap/>
            <w:hideMark/>
          </w:tcPr>
          <w:p w14:paraId="03483E1F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0583DAFF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internal shading?</w:t>
            </w:r>
          </w:p>
        </w:tc>
        <w:tc>
          <w:tcPr>
            <w:tcW w:w="2399" w:type="dxa"/>
            <w:noWrap/>
            <w:vAlign w:val="center"/>
            <w:hideMark/>
          </w:tcPr>
          <w:p w14:paraId="2E7510CD" w14:textId="5F331B68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  <w:r w:rsidR="00A12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– light coloured blinds</w:t>
            </w:r>
          </w:p>
        </w:tc>
      </w:tr>
      <w:tr w:rsidR="001D288F" w:rsidRPr="0069145C" w14:paraId="5025516C" w14:textId="77777777" w:rsidTr="00C8653B">
        <w:trPr>
          <w:trHeight w:val="300"/>
        </w:trPr>
        <w:tc>
          <w:tcPr>
            <w:tcW w:w="2960" w:type="dxa"/>
            <w:noWrap/>
            <w:hideMark/>
          </w:tcPr>
          <w:p w14:paraId="4815AF7A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specification</w:t>
            </w:r>
          </w:p>
        </w:tc>
        <w:tc>
          <w:tcPr>
            <w:tcW w:w="4275" w:type="dxa"/>
            <w:noWrap/>
            <w:hideMark/>
          </w:tcPr>
          <w:p w14:paraId="02F9ACB2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solar control glazing?</w:t>
            </w:r>
          </w:p>
        </w:tc>
        <w:tc>
          <w:tcPr>
            <w:tcW w:w="2399" w:type="dxa"/>
            <w:noWrap/>
            <w:vAlign w:val="center"/>
            <w:hideMark/>
          </w:tcPr>
          <w:p w14:paraId="3F62E62E" w14:textId="247BC9FA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 - G value: 0.5</w:t>
            </w:r>
          </w:p>
        </w:tc>
      </w:tr>
    </w:tbl>
    <w:p w14:paraId="668B27E0" w14:textId="77777777" w:rsidR="00B20674" w:rsidRDefault="00B20674" w:rsidP="00B20674">
      <w:pPr>
        <w:spacing w:before="0" w:after="0"/>
        <w:jc w:val="left"/>
        <w:rPr>
          <w:rFonts w:ascii="Calibri" w:eastAsia="Times New Roman" w:hAnsi="Calibri" w:cs="Calibri"/>
          <w:color w:val="000000"/>
          <w:lang w:eastAsia="en-GB"/>
        </w:rPr>
        <w:sectPr w:rsidR="00B20674" w:rsidSect="00E7270F"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tbl>
      <w:tblPr>
        <w:tblStyle w:val="ScotchTableOption2"/>
        <w:tblW w:w="9634" w:type="dxa"/>
        <w:tblLook w:val="04A0" w:firstRow="1" w:lastRow="0" w:firstColumn="1" w:lastColumn="0" w:noHBand="0" w:noVBand="1"/>
      </w:tblPr>
      <w:tblGrid>
        <w:gridCol w:w="2960"/>
        <w:gridCol w:w="4275"/>
        <w:gridCol w:w="2399"/>
      </w:tblGrid>
      <w:tr w:rsidR="00B20674" w:rsidRPr="0069145C" w14:paraId="440F660C" w14:textId="77777777" w:rsidTr="00B206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2960" w:type="dxa"/>
            <w:vMerge w:val="restart"/>
            <w:shd w:val="clear" w:color="auto" w:fill="auto"/>
            <w:vAlign w:val="center"/>
            <w:hideMark/>
          </w:tcPr>
          <w:p w14:paraId="42B17D7E" w14:textId="1319F9A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lastRenderedPageBreak/>
              <w:t>Ventilation - What is the ventilation strategy?</w:t>
            </w:r>
          </w:p>
        </w:tc>
        <w:tc>
          <w:tcPr>
            <w:tcW w:w="4275" w:type="dxa"/>
            <w:shd w:val="clear" w:color="auto" w:fill="auto"/>
            <w:noWrap/>
            <w:hideMark/>
          </w:tcPr>
          <w:p w14:paraId="2E281BC6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t>Natural – background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3BE3BF7" w14:textId="1C60B8CC" w:rsidR="001D288F" w:rsidRPr="007E65F5" w:rsidRDefault="007E65F5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70782C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t xml:space="preserve">Yes – </w:t>
            </w:r>
            <w:r w:rsidR="0070782C" w:rsidRPr="0070782C">
              <w:rPr>
                <w:rFonts w:ascii="Calibri" w:eastAsia="Times New Roman" w:hAnsi="Calibri" w:cs="Calibri"/>
                <w:b w:val="0"/>
                <w:bCs/>
                <w:color w:val="000000"/>
                <w:lang w:eastAsia="en-GB"/>
              </w:rPr>
              <w:t>Limited number of Juliet balcony sliding doors</w:t>
            </w:r>
          </w:p>
        </w:tc>
      </w:tr>
      <w:tr w:rsidR="001D288F" w:rsidRPr="0069145C" w14:paraId="317E995B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1DCAA2BE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01D21856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Natural – purge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73FC4F64" w14:textId="132EFD31" w:rsidR="001D288F" w:rsidRPr="0069145C" w:rsidRDefault="00B20674" w:rsidP="00B20674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Yes </w:t>
            </w:r>
            <w:r w:rsidRPr="0070782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- </w:t>
            </w:r>
            <w:r w:rsidR="0070782C" w:rsidRPr="0070782C">
              <w:rPr>
                <w:rFonts w:ascii="Calibri" w:eastAsia="Times New Roman" w:hAnsi="Calibri" w:cs="Calibri"/>
                <w:color w:val="000000"/>
                <w:lang w:eastAsia="en-GB"/>
              </w:rPr>
              <w:t>Limited number of Juliet balcony sliding doors</w:t>
            </w:r>
          </w:p>
        </w:tc>
      </w:tr>
      <w:tr w:rsidR="001D288F" w:rsidRPr="0069145C" w14:paraId="40EC7DC2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60CE035C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5A63CF5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Mechanical – background (e.g. MVHR)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21529AC" w14:textId="7AF3886C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1D288F" w:rsidRPr="0069145C" w14:paraId="497C9431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4BA13FE3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041CBB17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Mechanical – purge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D4209BE" w14:textId="729E0934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1D288F" w:rsidRPr="0069145C" w14:paraId="1D7CFC0C" w14:textId="77777777" w:rsidTr="00B20674">
        <w:trPr>
          <w:trHeight w:val="265"/>
        </w:trPr>
        <w:tc>
          <w:tcPr>
            <w:tcW w:w="2960" w:type="dxa"/>
            <w:vMerge/>
            <w:shd w:val="clear" w:color="auto" w:fill="auto"/>
            <w:hideMark/>
          </w:tcPr>
          <w:p w14:paraId="4B4DF14B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082EADC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design air change rate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01CC80FC" w14:textId="04EE3DE4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Trickle ventilation as per part F table 5.1b; purge at 4 ACH</w:t>
            </w:r>
          </w:p>
        </w:tc>
      </w:tr>
      <w:tr w:rsidR="00B20674" w:rsidRPr="0069145C" w14:paraId="6906BEC0" w14:textId="77777777" w:rsidTr="00B20674">
        <w:trPr>
          <w:trHeight w:val="300"/>
        </w:trPr>
        <w:tc>
          <w:tcPr>
            <w:tcW w:w="2960" w:type="dxa"/>
            <w:vMerge w:val="restart"/>
            <w:shd w:val="clear" w:color="auto" w:fill="auto"/>
            <w:noWrap/>
            <w:vAlign w:val="center"/>
            <w:hideMark/>
          </w:tcPr>
          <w:p w14:paraId="5EDE0A30" w14:textId="77777777" w:rsidR="00B20674" w:rsidRPr="0069145C" w:rsidRDefault="00B20674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Heating system </w:t>
            </w:r>
          </w:p>
        </w:tc>
        <w:tc>
          <w:tcPr>
            <w:tcW w:w="4275" w:type="dxa"/>
            <w:shd w:val="clear" w:color="auto" w:fill="auto"/>
            <w:hideMark/>
          </w:tcPr>
          <w:p w14:paraId="0739BC44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communal heating present?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CF83499" w14:textId="33B9732A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B20674" w:rsidRPr="0069145C" w14:paraId="7F57C311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42D0BE8A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5D2A9876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flow/return temperature?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627C906" w14:textId="201C558C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70-40˚C</w:t>
            </w:r>
          </w:p>
        </w:tc>
      </w:tr>
      <w:tr w:rsidR="00B20674" w:rsidRPr="0069145C" w14:paraId="560B4B30" w14:textId="77777777" w:rsidTr="00B20674">
        <w:trPr>
          <w:trHeight w:val="235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64E365D9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02C72DA5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Have horizontal pipe runs been minimised?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2E2ED76D" w14:textId="50DDCABB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B20674" w:rsidRPr="0069145C" w14:paraId="274BBC14" w14:textId="77777777" w:rsidTr="00B20674">
        <w:trPr>
          <w:trHeight w:val="565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0A505213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46694A04" w14:textId="3014919D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Do the specifications include insulation levels in line with the London Heat Network Manual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0494E40" w14:textId="67B7473E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</w:tbl>
    <w:p w14:paraId="084209B2" w14:textId="5FA7EC86" w:rsidR="00E50ED8" w:rsidRDefault="00E50ED8" w:rsidP="00E50ED8"/>
    <w:p w14:paraId="687AA058" w14:textId="77777777" w:rsidR="00E50ED8" w:rsidRDefault="00E50ED8" w:rsidP="00E50ED8"/>
    <w:p w14:paraId="43663007" w14:textId="77777777" w:rsidR="00E50ED8" w:rsidRDefault="00E50ED8" w:rsidP="00E7270F">
      <w:pPr>
        <w:sectPr w:rsidR="00E50ED8" w:rsidSect="00E7270F"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p w14:paraId="424D5123" w14:textId="77777777" w:rsidR="006B1B74" w:rsidRPr="005B31E4" w:rsidRDefault="00E7270F" w:rsidP="00E7270F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0" wp14:anchorId="570A9A5B" wp14:editId="4CD06CE0">
            <wp:simplePos x="723900" y="1485900"/>
            <wp:positionH relativeFrom="page">
              <wp:align>center</wp:align>
            </wp:positionH>
            <wp:positionV relativeFrom="page">
              <wp:posOffset>9389745</wp:posOffset>
            </wp:positionV>
            <wp:extent cx="6120000" cy="76320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4 portrait bottom heade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76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B1B74" w:rsidRPr="005B31E4" w:rsidSect="00E50ED8">
      <w:type w:val="continuous"/>
      <w:pgSz w:w="11906" w:h="16838"/>
      <w:pgMar w:top="1474" w:right="1134" w:bottom="147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8882F" w14:textId="77777777" w:rsidR="00F557EB" w:rsidRDefault="00F557EB" w:rsidP="0082089C">
      <w:pPr>
        <w:spacing w:before="0" w:after="0"/>
      </w:pPr>
      <w:r>
        <w:separator/>
      </w:r>
    </w:p>
  </w:endnote>
  <w:endnote w:type="continuationSeparator" w:id="0">
    <w:p w14:paraId="67633B81" w14:textId="77777777" w:rsidR="00F557EB" w:rsidRDefault="00F557EB" w:rsidP="0082089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tyle1"/>
      <w:tblW w:w="5000" w:type="pct"/>
      <w:tblLook w:val="04A0" w:firstRow="1" w:lastRow="0" w:firstColumn="1" w:lastColumn="0" w:noHBand="0" w:noVBand="1"/>
    </w:tblPr>
    <w:tblGrid>
      <w:gridCol w:w="7009"/>
      <w:gridCol w:w="2629"/>
    </w:tblGrid>
    <w:sdt>
      <w:sdtPr>
        <w:rPr>
          <w:b w:val="0"/>
          <w:color w:val="auto"/>
        </w:rPr>
        <w:id w:val="-530801456"/>
        <w:docPartObj>
          <w:docPartGallery w:val="Page Numbers (Top of Page)"/>
          <w:docPartUnique/>
        </w:docPartObj>
      </w:sdtPr>
      <w:sdtEndPr>
        <w:rPr>
          <w:color w:val="2F2F2F"/>
        </w:rPr>
      </w:sdtEndPr>
      <w:sdtContent>
        <w:tr w:rsidR="00BD56DD" w:rsidRPr="0099006B" w14:paraId="1BA360B6" w14:textId="77777777" w:rsidTr="00E7270F">
          <w:tr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trHeight w:val="282"/>
          </w:trPr>
          <w:tc>
            <w:tcPr>
              <w:tcW w:w="3636" w:type="pct"/>
            </w:tcPr>
            <w:p w14:paraId="0B812F0E" w14:textId="530D6E3B" w:rsidR="00BD56DD" w:rsidRDefault="00807DFA" w:rsidP="00BD56DD">
              <w:pPr>
                <w:pStyle w:val="Header"/>
                <w:jc w:val="left"/>
              </w:pPr>
              <w:sdt>
                <w:sdtPr>
                  <w:alias w:val="Subject"/>
                  <w:tag w:val=""/>
                  <w:id w:val="-390118111"/>
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<w:text/>
                </w:sdtPr>
                <w:sdtEndPr/>
                <w:sdtContent>
                  <w:r w:rsidR="00262583">
                    <w:t>100 West Cromwell Road</w:t>
                  </w:r>
                </w:sdtContent>
              </w:sdt>
            </w:p>
          </w:tc>
          <w:tc>
            <w:tcPr>
              <w:tcW w:w="1364" w:type="pct"/>
              <w:vAlign w:val="bottom"/>
            </w:tcPr>
            <w:sdt>
              <w:sdtPr>
                <w:id w:val="1141316019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id w:val="1130829827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p w14:paraId="75F6E45B" w14:textId="77777777" w:rsidR="00BD56DD" w:rsidRPr="0099006B" w:rsidRDefault="00BD56DD" w:rsidP="00BD56DD">
                      <w:pPr>
                        <w:pStyle w:val="Footer"/>
                        <w:jc w:val="right"/>
                        <w:rPr>
                          <w:b w:val="0"/>
                        </w:rPr>
                      </w:pPr>
                      <w:r w:rsidRPr="0099006B">
                        <w:rPr>
                          <w:b w:val="0"/>
                        </w:rPr>
                        <w:t>Page</w:t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PAGE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12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of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NUMPAGES 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14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</w:p>
                  </w:sdtContent>
                </w:sdt>
              </w:sdtContent>
            </w:sdt>
          </w:tc>
        </w:tr>
      </w:sdtContent>
    </w:sdt>
  </w:tbl>
  <w:p w14:paraId="65C1DE16" w14:textId="77777777" w:rsidR="000E0C8F" w:rsidRDefault="000E0C8F" w:rsidP="00E212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tyle1"/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35"/>
      <w:gridCol w:w="4703"/>
    </w:tblGrid>
    <w:sdt>
      <w:sdtPr>
        <w:rPr>
          <w:b w:val="0"/>
          <w:color w:val="auto"/>
        </w:rPr>
        <w:id w:val="1929391562"/>
        <w:docPartObj>
          <w:docPartGallery w:val="Page Numbers (Top of Page)"/>
          <w:docPartUnique/>
        </w:docPartObj>
      </w:sdtPr>
      <w:sdtEndPr>
        <w:rPr>
          <w:color w:val="2F2F2F"/>
        </w:rPr>
      </w:sdtEndPr>
      <w:sdtContent>
        <w:tr w:rsidR="005C2851" w:rsidRPr="0099006B" w14:paraId="00927D27" w14:textId="77777777" w:rsidTr="00A56A5F">
          <w:tr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trHeight w:val="282"/>
          </w:trPr>
          <w:tc>
            <w:tcPr>
              <w:tcW w:w="2560" w:type="pct"/>
              <w:vAlign w:val="bottom"/>
            </w:tcPr>
            <w:sdt>
              <w:sdtPr>
                <w:alias w:val="Subject"/>
                <w:tag w:val=""/>
                <w:id w:val="-1994098666"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p w14:paraId="0BE32D9E" w14:textId="51E2B766" w:rsidR="005C2851" w:rsidRDefault="00262583" w:rsidP="00A56A5F">
                  <w:pPr>
                    <w:pStyle w:val="Header"/>
                    <w:jc w:val="left"/>
                  </w:pPr>
                  <w:r>
                    <w:t>100 West Cromwell Road</w:t>
                  </w:r>
                </w:p>
              </w:sdtContent>
            </w:sdt>
          </w:tc>
          <w:tc>
            <w:tcPr>
              <w:tcW w:w="2440" w:type="pct"/>
              <w:vAlign w:val="bottom"/>
            </w:tcPr>
            <w:sdt>
              <w:sdtPr>
                <w:id w:val="-522019107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id w:val="-204411495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p w14:paraId="2559C976" w14:textId="77777777" w:rsidR="005C2851" w:rsidRPr="0099006B" w:rsidRDefault="005C2851" w:rsidP="005C2851">
                      <w:pPr>
                        <w:pStyle w:val="Footer"/>
                        <w:jc w:val="right"/>
                        <w:rPr>
                          <w:b w:val="0"/>
                        </w:rPr>
                      </w:pPr>
                      <w:r w:rsidRPr="0099006B">
                        <w:rPr>
                          <w:b w:val="0"/>
                        </w:rPr>
                        <w:t>Page</w:t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PAGE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12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of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NUMPAGES 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14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</w:p>
                  </w:sdtContent>
                </w:sdt>
              </w:sdtContent>
            </w:sdt>
          </w:tc>
        </w:tr>
      </w:sdtContent>
    </w:sdt>
  </w:tbl>
  <w:p w14:paraId="0ED7E703" w14:textId="77777777" w:rsidR="005C2851" w:rsidRDefault="005C2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74AB7" w14:textId="77777777" w:rsidR="00F557EB" w:rsidRDefault="00F557EB" w:rsidP="0082089C">
      <w:pPr>
        <w:spacing w:before="0" w:after="0"/>
      </w:pPr>
      <w:r>
        <w:separator/>
      </w:r>
    </w:p>
  </w:footnote>
  <w:footnote w:type="continuationSeparator" w:id="0">
    <w:p w14:paraId="052B802D" w14:textId="77777777" w:rsidR="00F557EB" w:rsidRDefault="00F557EB" w:rsidP="0082089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9D0CD" w14:textId="77777777" w:rsidR="000E0C8F" w:rsidRDefault="000E0C8F" w:rsidP="00BD56DD">
    <w:pPr>
      <w:pStyle w:val="Header"/>
    </w:pPr>
  </w:p>
  <w:p w14:paraId="223BFAC0" w14:textId="77777777" w:rsidR="00E212F2" w:rsidRDefault="00E212F2" w:rsidP="00BD56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808080" w:themeColor="background1" w:themeShade="80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90"/>
      <w:gridCol w:w="7148"/>
    </w:tblGrid>
    <w:tr w:rsidR="005D031A" w14:paraId="231AF69E" w14:textId="77777777" w:rsidTr="005D031A">
      <w:tc>
        <w:tcPr>
          <w:tcW w:w="2490" w:type="dxa"/>
        </w:tcPr>
        <w:p w14:paraId="01966EA9" w14:textId="77777777" w:rsidR="005D031A" w:rsidRDefault="002A0DFB" w:rsidP="005D031A">
          <w:pPr>
            <w:pStyle w:val="Header"/>
            <w:jc w:val="left"/>
          </w:pPr>
          <w:r w:rsidRPr="002A0DFB">
            <w:rPr>
              <w:noProof/>
            </w:rPr>
            <mc:AlternateContent>
              <mc:Choice Requires="wpg">
                <w:drawing>
                  <wp:inline distT="0" distB="0" distL="0" distR="0" wp14:anchorId="60FD2211" wp14:editId="6A10CD6D">
                    <wp:extent cx="1458000" cy="155136"/>
                    <wp:effectExtent l="0" t="0" r="27940" b="16510"/>
                    <wp:docPr id="201" name="Group 20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1458000" cy="155136"/>
                              <a:chOff x="0" y="0"/>
                              <a:chExt cx="5734046" cy="615955"/>
                            </a:xfrm>
                          </wpg:grpSpPr>
                          <wps:wsp>
                            <wps:cNvPr id="202" name="Freeform 1419"/>
                            <wps:cNvSpPr>
                              <a:spLocks/>
                            </wps:cNvSpPr>
                            <wps:spPr bwMode="auto">
                              <a:xfrm>
                                <a:off x="0" y="22228"/>
                                <a:ext cx="449264" cy="592137"/>
                              </a:xfrm>
                              <a:custGeom>
                                <a:avLst/>
                                <a:gdLst>
                                  <a:gd name="T0" fmla="*/ 169 w 283"/>
                                  <a:gd name="T1" fmla="*/ 3 h 373"/>
                                  <a:gd name="T2" fmla="*/ 227 w 283"/>
                                  <a:gd name="T3" fmla="*/ 18 h 373"/>
                                  <a:gd name="T4" fmla="*/ 261 w 283"/>
                                  <a:gd name="T5" fmla="*/ 39 h 373"/>
                                  <a:gd name="T6" fmla="*/ 269 w 283"/>
                                  <a:gd name="T7" fmla="*/ 64 h 373"/>
                                  <a:gd name="T8" fmla="*/ 258 w 283"/>
                                  <a:gd name="T9" fmla="*/ 90 h 373"/>
                                  <a:gd name="T10" fmla="*/ 232 w 283"/>
                                  <a:gd name="T11" fmla="*/ 101 h 373"/>
                                  <a:gd name="T12" fmla="*/ 218 w 283"/>
                                  <a:gd name="T13" fmla="*/ 98 h 373"/>
                                  <a:gd name="T14" fmla="*/ 187 w 283"/>
                                  <a:gd name="T15" fmla="*/ 82 h 373"/>
                                  <a:gd name="T16" fmla="*/ 137 w 283"/>
                                  <a:gd name="T17" fmla="*/ 71 h 373"/>
                                  <a:gd name="T18" fmla="*/ 102 w 283"/>
                                  <a:gd name="T19" fmla="*/ 80 h 373"/>
                                  <a:gd name="T20" fmla="*/ 91 w 283"/>
                                  <a:gd name="T21" fmla="*/ 102 h 373"/>
                                  <a:gd name="T22" fmla="*/ 92 w 283"/>
                                  <a:gd name="T23" fmla="*/ 113 h 373"/>
                                  <a:gd name="T24" fmla="*/ 106 w 283"/>
                                  <a:gd name="T25" fmla="*/ 130 h 373"/>
                                  <a:gd name="T26" fmla="*/ 141 w 283"/>
                                  <a:gd name="T27" fmla="*/ 144 h 373"/>
                                  <a:gd name="T28" fmla="*/ 198 w 283"/>
                                  <a:gd name="T29" fmla="*/ 159 h 373"/>
                                  <a:gd name="T30" fmla="*/ 244 w 283"/>
                                  <a:gd name="T31" fmla="*/ 182 h 373"/>
                                  <a:gd name="T32" fmla="*/ 272 w 283"/>
                                  <a:gd name="T33" fmla="*/ 214 h 373"/>
                                  <a:gd name="T34" fmla="*/ 283 w 283"/>
                                  <a:gd name="T35" fmla="*/ 260 h 373"/>
                                  <a:gd name="T36" fmla="*/ 279 w 283"/>
                                  <a:gd name="T37" fmla="*/ 289 h 373"/>
                                  <a:gd name="T38" fmla="*/ 255 w 283"/>
                                  <a:gd name="T39" fmla="*/ 334 h 373"/>
                                  <a:gd name="T40" fmla="*/ 210 w 283"/>
                                  <a:gd name="T41" fmla="*/ 363 h 373"/>
                                  <a:gd name="T42" fmla="*/ 150 w 283"/>
                                  <a:gd name="T43" fmla="*/ 373 h 373"/>
                                  <a:gd name="T44" fmla="*/ 80 w 283"/>
                                  <a:gd name="T45" fmla="*/ 362 h 373"/>
                                  <a:gd name="T46" fmla="*/ 15 w 283"/>
                                  <a:gd name="T47" fmla="*/ 329 h 373"/>
                                  <a:gd name="T48" fmla="*/ 1 w 283"/>
                                  <a:gd name="T49" fmla="*/ 311 h 373"/>
                                  <a:gd name="T50" fmla="*/ 3 w 283"/>
                                  <a:gd name="T51" fmla="*/ 285 h 373"/>
                                  <a:gd name="T52" fmla="*/ 22 w 283"/>
                                  <a:gd name="T53" fmla="*/ 265 h 373"/>
                                  <a:gd name="T54" fmla="*/ 51 w 283"/>
                                  <a:gd name="T55" fmla="*/ 265 h 373"/>
                                  <a:gd name="T56" fmla="*/ 81 w 283"/>
                                  <a:gd name="T57" fmla="*/ 283 h 373"/>
                                  <a:gd name="T58" fmla="*/ 126 w 283"/>
                                  <a:gd name="T59" fmla="*/ 300 h 373"/>
                                  <a:gd name="T60" fmla="*/ 173 w 283"/>
                                  <a:gd name="T61" fmla="*/ 300 h 373"/>
                                  <a:gd name="T62" fmla="*/ 201 w 283"/>
                                  <a:gd name="T63" fmla="*/ 283 h 373"/>
                                  <a:gd name="T64" fmla="*/ 203 w 283"/>
                                  <a:gd name="T65" fmla="*/ 267 h 373"/>
                                  <a:gd name="T66" fmla="*/ 198 w 283"/>
                                  <a:gd name="T67" fmla="*/ 250 h 373"/>
                                  <a:gd name="T68" fmla="*/ 177 w 283"/>
                                  <a:gd name="T69" fmla="*/ 236 h 373"/>
                                  <a:gd name="T70" fmla="*/ 130 w 283"/>
                                  <a:gd name="T71" fmla="*/ 221 h 373"/>
                                  <a:gd name="T72" fmla="*/ 82 w 283"/>
                                  <a:gd name="T73" fmla="*/ 206 h 373"/>
                                  <a:gd name="T74" fmla="*/ 44 w 283"/>
                                  <a:gd name="T75" fmla="*/ 187 h 373"/>
                                  <a:gd name="T76" fmla="*/ 20 w 283"/>
                                  <a:gd name="T77" fmla="*/ 156 h 373"/>
                                  <a:gd name="T78" fmla="*/ 12 w 283"/>
                                  <a:gd name="T79" fmla="*/ 111 h 373"/>
                                  <a:gd name="T80" fmla="*/ 15 w 283"/>
                                  <a:gd name="T81" fmla="*/ 83 h 373"/>
                                  <a:gd name="T82" fmla="*/ 38 w 283"/>
                                  <a:gd name="T83" fmla="*/ 39 h 373"/>
                                  <a:gd name="T84" fmla="*/ 81 w 283"/>
                                  <a:gd name="T85" fmla="*/ 10 h 373"/>
                                  <a:gd name="T86" fmla="*/ 137 w 283"/>
                                  <a:gd name="T8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83" h="373">
                                    <a:moveTo>
                                      <a:pt x="137" y="0"/>
                                    </a:moveTo>
                                    <a:lnTo>
                                      <a:pt x="169" y="3"/>
                                    </a:lnTo>
                                    <a:lnTo>
                                      <a:pt x="199" y="8"/>
                                    </a:lnTo>
                                    <a:lnTo>
                                      <a:pt x="227" y="18"/>
                                    </a:lnTo>
                                    <a:lnTo>
                                      <a:pt x="253" y="32"/>
                                    </a:lnTo>
                                    <a:lnTo>
                                      <a:pt x="261" y="39"/>
                                    </a:lnTo>
                                    <a:lnTo>
                                      <a:pt x="266" y="50"/>
                                    </a:lnTo>
                                    <a:lnTo>
                                      <a:pt x="269" y="64"/>
                                    </a:lnTo>
                                    <a:lnTo>
                                      <a:pt x="266" y="79"/>
                                    </a:lnTo>
                                    <a:lnTo>
                                      <a:pt x="258" y="90"/>
                                    </a:lnTo>
                                    <a:lnTo>
                                      <a:pt x="247" y="98"/>
                                    </a:lnTo>
                                    <a:lnTo>
                                      <a:pt x="232" y="101"/>
                                    </a:lnTo>
                                    <a:lnTo>
                                      <a:pt x="225" y="100"/>
                                    </a:lnTo>
                                    <a:lnTo>
                                      <a:pt x="218" y="98"/>
                                    </a:lnTo>
                                    <a:lnTo>
                                      <a:pt x="213" y="95"/>
                                    </a:lnTo>
                                    <a:lnTo>
                                      <a:pt x="187" y="82"/>
                                    </a:lnTo>
                                    <a:lnTo>
                                      <a:pt x="162" y="73"/>
                                    </a:lnTo>
                                    <a:lnTo>
                                      <a:pt x="137" y="71"/>
                                    </a:lnTo>
                                    <a:lnTo>
                                      <a:pt x="117" y="73"/>
                                    </a:lnTo>
                                    <a:lnTo>
                                      <a:pt x="102" y="80"/>
                                    </a:lnTo>
                                    <a:lnTo>
                                      <a:pt x="93" y="90"/>
                                    </a:lnTo>
                                    <a:lnTo>
                                      <a:pt x="91" y="102"/>
                                    </a:lnTo>
                                    <a:lnTo>
                                      <a:pt x="91" y="104"/>
                                    </a:lnTo>
                                    <a:lnTo>
                                      <a:pt x="92" y="113"/>
                                    </a:lnTo>
                                    <a:lnTo>
                                      <a:pt x="96" y="123"/>
                                    </a:lnTo>
                                    <a:lnTo>
                                      <a:pt x="106" y="130"/>
                                    </a:lnTo>
                                    <a:lnTo>
                                      <a:pt x="121" y="137"/>
                                    </a:lnTo>
                                    <a:lnTo>
                                      <a:pt x="141" y="144"/>
                                    </a:lnTo>
                                    <a:lnTo>
                                      <a:pt x="168" y="151"/>
                                    </a:lnTo>
                                    <a:lnTo>
                                      <a:pt x="198" y="159"/>
                                    </a:lnTo>
                                    <a:lnTo>
                                      <a:pt x="222" y="170"/>
                                    </a:lnTo>
                                    <a:lnTo>
                                      <a:pt x="244" y="182"/>
                                    </a:lnTo>
                                    <a:lnTo>
                                      <a:pt x="261" y="196"/>
                                    </a:lnTo>
                                    <a:lnTo>
                                      <a:pt x="272" y="214"/>
                                    </a:lnTo>
                                    <a:lnTo>
                                      <a:pt x="280" y="235"/>
                                    </a:lnTo>
                                    <a:lnTo>
                                      <a:pt x="283" y="260"/>
                                    </a:lnTo>
                                    <a:lnTo>
                                      <a:pt x="283" y="261"/>
                                    </a:lnTo>
                                    <a:lnTo>
                                      <a:pt x="279" y="289"/>
                                    </a:lnTo>
                                    <a:lnTo>
                                      <a:pt x="269" y="314"/>
                                    </a:lnTo>
                                    <a:lnTo>
                                      <a:pt x="255" y="334"/>
                                    </a:lnTo>
                                    <a:lnTo>
                                      <a:pt x="235" y="351"/>
                                    </a:lnTo>
                                    <a:lnTo>
                                      <a:pt x="210" y="363"/>
                                    </a:lnTo>
                                    <a:lnTo>
                                      <a:pt x="181" y="370"/>
                                    </a:lnTo>
                                    <a:lnTo>
                                      <a:pt x="150" y="373"/>
                                    </a:lnTo>
                                    <a:lnTo>
                                      <a:pt x="115" y="370"/>
                                    </a:lnTo>
                                    <a:lnTo>
                                      <a:pt x="80" y="362"/>
                                    </a:lnTo>
                                    <a:lnTo>
                                      <a:pt x="47" y="348"/>
                                    </a:lnTo>
                                    <a:lnTo>
                                      <a:pt x="15" y="329"/>
                                    </a:lnTo>
                                    <a:lnTo>
                                      <a:pt x="7" y="322"/>
                                    </a:lnTo>
                                    <a:lnTo>
                                      <a:pt x="1" y="311"/>
                                    </a:lnTo>
                                    <a:lnTo>
                                      <a:pt x="0" y="300"/>
                                    </a:lnTo>
                                    <a:lnTo>
                                      <a:pt x="3" y="285"/>
                                    </a:lnTo>
                                    <a:lnTo>
                                      <a:pt x="11" y="274"/>
                                    </a:lnTo>
                                    <a:lnTo>
                                      <a:pt x="22" y="265"/>
                                    </a:lnTo>
                                    <a:lnTo>
                                      <a:pt x="37" y="263"/>
                                    </a:lnTo>
                                    <a:lnTo>
                                      <a:pt x="51" y="265"/>
                                    </a:lnTo>
                                    <a:lnTo>
                                      <a:pt x="59" y="270"/>
                                    </a:lnTo>
                                    <a:lnTo>
                                      <a:pt x="81" y="283"/>
                                    </a:lnTo>
                                    <a:lnTo>
                                      <a:pt x="103" y="294"/>
                                    </a:lnTo>
                                    <a:lnTo>
                                      <a:pt x="126" y="300"/>
                                    </a:lnTo>
                                    <a:lnTo>
                                      <a:pt x="151" y="303"/>
                                    </a:lnTo>
                                    <a:lnTo>
                                      <a:pt x="173" y="300"/>
                                    </a:lnTo>
                                    <a:lnTo>
                                      <a:pt x="190" y="293"/>
                                    </a:lnTo>
                                    <a:lnTo>
                                      <a:pt x="201" y="283"/>
                                    </a:lnTo>
                                    <a:lnTo>
                                      <a:pt x="203" y="268"/>
                                    </a:lnTo>
                                    <a:lnTo>
                                      <a:pt x="203" y="267"/>
                                    </a:lnTo>
                                    <a:lnTo>
                                      <a:pt x="202" y="258"/>
                                    </a:lnTo>
                                    <a:lnTo>
                                      <a:pt x="198" y="250"/>
                                    </a:lnTo>
                                    <a:lnTo>
                                      <a:pt x="190" y="243"/>
                                    </a:lnTo>
                                    <a:lnTo>
                                      <a:pt x="177" y="236"/>
                                    </a:lnTo>
                                    <a:lnTo>
                                      <a:pt x="158" y="228"/>
                                    </a:lnTo>
                                    <a:lnTo>
                                      <a:pt x="130" y="221"/>
                                    </a:lnTo>
                                    <a:lnTo>
                                      <a:pt x="106" y="214"/>
                                    </a:lnTo>
                                    <a:lnTo>
                                      <a:pt x="82" y="206"/>
                                    </a:lnTo>
                                    <a:lnTo>
                                      <a:pt x="62" y="198"/>
                                    </a:lnTo>
                                    <a:lnTo>
                                      <a:pt x="44" y="187"/>
                                    </a:lnTo>
                                    <a:lnTo>
                                      <a:pt x="30" y="173"/>
                                    </a:lnTo>
                                    <a:lnTo>
                                      <a:pt x="20" y="156"/>
                                    </a:lnTo>
                                    <a:lnTo>
                                      <a:pt x="14" y="136"/>
                                    </a:lnTo>
                                    <a:lnTo>
                                      <a:pt x="12" y="111"/>
                                    </a:lnTo>
                                    <a:lnTo>
                                      <a:pt x="12" y="109"/>
                                    </a:lnTo>
                                    <a:lnTo>
                                      <a:pt x="15" y="83"/>
                                    </a:lnTo>
                                    <a:lnTo>
                                      <a:pt x="23" y="60"/>
                                    </a:lnTo>
                                    <a:lnTo>
                                      <a:pt x="38" y="39"/>
                                    </a:lnTo>
                                    <a:lnTo>
                                      <a:pt x="58" y="22"/>
                                    </a:lnTo>
                                    <a:lnTo>
                                      <a:pt x="81" y="10"/>
                                    </a:lnTo>
                                    <a:lnTo>
                                      <a:pt x="107" y="3"/>
                                    </a:lnTo>
                                    <a:lnTo>
                                      <a:pt x="13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3" name="Freeform 1420"/>
                            <wps:cNvSpPr>
                              <a:spLocks/>
                            </wps:cNvSpPr>
                            <wps:spPr bwMode="auto">
                              <a:xfrm>
                                <a:off x="495297" y="158756"/>
                                <a:ext cx="401639" cy="457199"/>
                              </a:xfrm>
                              <a:custGeom>
                                <a:avLst/>
                                <a:gdLst>
                                  <a:gd name="T0" fmla="*/ 144 w 253"/>
                                  <a:gd name="T1" fmla="*/ 0 h 288"/>
                                  <a:gd name="T2" fmla="*/ 173 w 253"/>
                                  <a:gd name="T3" fmla="*/ 1 h 288"/>
                                  <a:gd name="T4" fmla="*/ 199 w 253"/>
                                  <a:gd name="T5" fmla="*/ 7 h 288"/>
                                  <a:gd name="T6" fmla="*/ 220 w 253"/>
                                  <a:gd name="T7" fmla="*/ 18 h 288"/>
                                  <a:gd name="T8" fmla="*/ 239 w 253"/>
                                  <a:gd name="T9" fmla="*/ 30 h 288"/>
                                  <a:gd name="T10" fmla="*/ 245 w 253"/>
                                  <a:gd name="T11" fmla="*/ 36 h 288"/>
                                  <a:gd name="T12" fmla="*/ 249 w 253"/>
                                  <a:gd name="T13" fmla="*/ 45 h 288"/>
                                  <a:gd name="T14" fmla="*/ 251 w 253"/>
                                  <a:gd name="T15" fmla="*/ 58 h 288"/>
                                  <a:gd name="T16" fmla="*/ 249 w 253"/>
                                  <a:gd name="T17" fmla="*/ 72 h 288"/>
                                  <a:gd name="T18" fmla="*/ 240 w 253"/>
                                  <a:gd name="T19" fmla="*/ 83 h 288"/>
                                  <a:gd name="T20" fmla="*/ 229 w 253"/>
                                  <a:gd name="T21" fmla="*/ 90 h 288"/>
                                  <a:gd name="T22" fmla="*/ 216 w 253"/>
                                  <a:gd name="T23" fmla="*/ 92 h 288"/>
                                  <a:gd name="T24" fmla="*/ 202 w 253"/>
                                  <a:gd name="T25" fmla="*/ 90 h 288"/>
                                  <a:gd name="T26" fmla="*/ 192 w 253"/>
                                  <a:gd name="T27" fmla="*/ 84 h 288"/>
                                  <a:gd name="T28" fmla="*/ 179 w 253"/>
                                  <a:gd name="T29" fmla="*/ 76 h 288"/>
                                  <a:gd name="T30" fmla="*/ 163 w 253"/>
                                  <a:gd name="T31" fmla="*/ 69 h 288"/>
                                  <a:gd name="T32" fmla="*/ 144 w 253"/>
                                  <a:gd name="T33" fmla="*/ 67 h 288"/>
                                  <a:gd name="T34" fmla="*/ 125 w 253"/>
                                  <a:gd name="T35" fmla="*/ 70 h 288"/>
                                  <a:gd name="T36" fmla="*/ 110 w 253"/>
                                  <a:gd name="T37" fmla="*/ 77 h 288"/>
                                  <a:gd name="T38" fmla="*/ 96 w 253"/>
                                  <a:gd name="T39" fmla="*/ 90 h 288"/>
                                  <a:gd name="T40" fmla="*/ 85 w 253"/>
                                  <a:gd name="T41" fmla="*/ 105 h 288"/>
                                  <a:gd name="T42" fmla="*/ 80 w 253"/>
                                  <a:gd name="T43" fmla="*/ 123 h 288"/>
                                  <a:gd name="T44" fmla="*/ 77 w 253"/>
                                  <a:gd name="T45" fmla="*/ 142 h 288"/>
                                  <a:gd name="T46" fmla="*/ 77 w 253"/>
                                  <a:gd name="T47" fmla="*/ 143 h 288"/>
                                  <a:gd name="T48" fmla="*/ 80 w 253"/>
                                  <a:gd name="T49" fmla="*/ 164 h 288"/>
                                  <a:gd name="T50" fmla="*/ 85 w 253"/>
                                  <a:gd name="T51" fmla="*/ 182 h 288"/>
                                  <a:gd name="T52" fmla="*/ 96 w 253"/>
                                  <a:gd name="T53" fmla="*/ 197 h 288"/>
                                  <a:gd name="T54" fmla="*/ 110 w 253"/>
                                  <a:gd name="T55" fmla="*/ 210 h 288"/>
                                  <a:gd name="T56" fmla="*/ 128 w 253"/>
                                  <a:gd name="T57" fmla="*/ 218 h 288"/>
                                  <a:gd name="T58" fmla="*/ 147 w 253"/>
                                  <a:gd name="T59" fmla="*/ 221 h 288"/>
                                  <a:gd name="T60" fmla="*/ 166 w 253"/>
                                  <a:gd name="T61" fmla="*/ 218 h 288"/>
                                  <a:gd name="T62" fmla="*/ 183 w 253"/>
                                  <a:gd name="T63" fmla="*/ 211 h 288"/>
                                  <a:gd name="T64" fmla="*/ 199 w 253"/>
                                  <a:gd name="T65" fmla="*/ 201 h 288"/>
                                  <a:gd name="T66" fmla="*/ 202 w 253"/>
                                  <a:gd name="T67" fmla="*/ 199 h 288"/>
                                  <a:gd name="T68" fmla="*/ 207 w 253"/>
                                  <a:gd name="T69" fmla="*/ 196 h 288"/>
                                  <a:gd name="T70" fmla="*/ 213 w 253"/>
                                  <a:gd name="T71" fmla="*/ 195 h 288"/>
                                  <a:gd name="T72" fmla="*/ 220 w 253"/>
                                  <a:gd name="T73" fmla="*/ 193 h 288"/>
                                  <a:gd name="T74" fmla="*/ 232 w 253"/>
                                  <a:gd name="T75" fmla="*/ 196 h 288"/>
                                  <a:gd name="T76" fmla="*/ 243 w 253"/>
                                  <a:gd name="T77" fmla="*/ 204 h 288"/>
                                  <a:gd name="T78" fmla="*/ 250 w 253"/>
                                  <a:gd name="T79" fmla="*/ 214 h 288"/>
                                  <a:gd name="T80" fmla="*/ 253 w 253"/>
                                  <a:gd name="T81" fmla="*/ 228 h 288"/>
                                  <a:gd name="T82" fmla="*/ 250 w 253"/>
                                  <a:gd name="T83" fmla="*/ 242 h 288"/>
                                  <a:gd name="T84" fmla="*/ 242 w 253"/>
                                  <a:gd name="T85" fmla="*/ 253 h 288"/>
                                  <a:gd name="T86" fmla="*/ 227 w 253"/>
                                  <a:gd name="T87" fmla="*/ 264 h 288"/>
                                  <a:gd name="T88" fmla="*/ 210 w 253"/>
                                  <a:gd name="T89" fmla="*/ 275 h 288"/>
                                  <a:gd name="T90" fmla="*/ 191 w 253"/>
                                  <a:gd name="T91" fmla="*/ 282 h 288"/>
                                  <a:gd name="T92" fmla="*/ 169 w 253"/>
                                  <a:gd name="T93" fmla="*/ 286 h 288"/>
                                  <a:gd name="T94" fmla="*/ 144 w 253"/>
                                  <a:gd name="T95" fmla="*/ 288 h 288"/>
                                  <a:gd name="T96" fmla="*/ 110 w 253"/>
                                  <a:gd name="T97" fmla="*/ 284 h 288"/>
                                  <a:gd name="T98" fmla="*/ 78 w 253"/>
                                  <a:gd name="T99" fmla="*/ 273 h 288"/>
                                  <a:gd name="T100" fmla="*/ 52 w 253"/>
                                  <a:gd name="T101" fmla="*/ 257 h 288"/>
                                  <a:gd name="T102" fmla="*/ 30 w 253"/>
                                  <a:gd name="T103" fmla="*/ 235 h 288"/>
                                  <a:gd name="T104" fmla="*/ 14 w 253"/>
                                  <a:gd name="T105" fmla="*/ 208 h 288"/>
                                  <a:gd name="T106" fmla="*/ 4 w 253"/>
                                  <a:gd name="T107" fmla="*/ 178 h 288"/>
                                  <a:gd name="T108" fmla="*/ 0 w 253"/>
                                  <a:gd name="T109" fmla="*/ 145 h 288"/>
                                  <a:gd name="T110" fmla="*/ 0 w 253"/>
                                  <a:gd name="T111" fmla="*/ 143 h 288"/>
                                  <a:gd name="T112" fmla="*/ 4 w 253"/>
                                  <a:gd name="T113" fmla="*/ 110 h 288"/>
                                  <a:gd name="T114" fmla="*/ 14 w 253"/>
                                  <a:gd name="T115" fmla="*/ 80 h 288"/>
                                  <a:gd name="T116" fmla="*/ 30 w 253"/>
                                  <a:gd name="T117" fmla="*/ 54 h 288"/>
                                  <a:gd name="T118" fmla="*/ 52 w 253"/>
                                  <a:gd name="T119" fmla="*/ 32 h 288"/>
                                  <a:gd name="T120" fmla="*/ 80 w 253"/>
                                  <a:gd name="T121" fmla="*/ 14 h 288"/>
                                  <a:gd name="T122" fmla="*/ 110 w 253"/>
                                  <a:gd name="T123" fmla="*/ 3 h 288"/>
                                  <a:gd name="T124" fmla="*/ 144 w 253"/>
                                  <a:gd name="T12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253" h="288">
                                    <a:moveTo>
                                      <a:pt x="144" y="0"/>
                                    </a:moveTo>
                                    <a:lnTo>
                                      <a:pt x="173" y="1"/>
                                    </a:lnTo>
                                    <a:lnTo>
                                      <a:pt x="199" y="7"/>
                                    </a:lnTo>
                                    <a:lnTo>
                                      <a:pt x="220" y="18"/>
                                    </a:lnTo>
                                    <a:lnTo>
                                      <a:pt x="239" y="30"/>
                                    </a:lnTo>
                                    <a:lnTo>
                                      <a:pt x="245" y="36"/>
                                    </a:lnTo>
                                    <a:lnTo>
                                      <a:pt x="249" y="45"/>
                                    </a:lnTo>
                                    <a:lnTo>
                                      <a:pt x="251" y="58"/>
                                    </a:lnTo>
                                    <a:lnTo>
                                      <a:pt x="249" y="72"/>
                                    </a:lnTo>
                                    <a:lnTo>
                                      <a:pt x="240" y="83"/>
                                    </a:lnTo>
                                    <a:lnTo>
                                      <a:pt x="229" y="90"/>
                                    </a:lnTo>
                                    <a:lnTo>
                                      <a:pt x="216" y="92"/>
                                    </a:lnTo>
                                    <a:lnTo>
                                      <a:pt x="202" y="90"/>
                                    </a:lnTo>
                                    <a:lnTo>
                                      <a:pt x="192" y="84"/>
                                    </a:lnTo>
                                    <a:lnTo>
                                      <a:pt x="179" y="76"/>
                                    </a:lnTo>
                                    <a:lnTo>
                                      <a:pt x="163" y="69"/>
                                    </a:lnTo>
                                    <a:lnTo>
                                      <a:pt x="144" y="67"/>
                                    </a:lnTo>
                                    <a:lnTo>
                                      <a:pt x="125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5" y="105"/>
                                    </a:lnTo>
                                    <a:lnTo>
                                      <a:pt x="80" y="123"/>
                                    </a:lnTo>
                                    <a:lnTo>
                                      <a:pt x="77" y="142"/>
                                    </a:lnTo>
                                    <a:lnTo>
                                      <a:pt x="77" y="143"/>
                                    </a:lnTo>
                                    <a:lnTo>
                                      <a:pt x="80" y="164"/>
                                    </a:lnTo>
                                    <a:lnTo>
                                      <a:pt x="85" y="182"/>
                                    </a:lnTo>
                                    <a:lnTo>
                                      <a:pt x="96" y="197"/>
                                    </a:lnTo>
                                    <a:lnTo>
                                      <a:pt x="110" y="210"/>
                                    </a:lnTo>
                                    <a:lnTo>
                                      <a:pt x="128" y="218"/>
                                    </a:lnTo>
                                    <a:lnTo>
                                      <a:pt x="147" y="221"/>
                                    </a:lnTo>
                                    <a:lnTo>
                                      <a:pt x="166" y="218"/>
                                    </a:lnTo>
                                    <a:lnTo>
                                      <a:pt x="183" y="211"/>
                                    </a:lnTo>
                                    <a:lnTo>
                                      <a:pt x="199" y="201"/>
                                    </a:lnTo>
                                    <a:lnTo>
                                      <a:pt x="202" y="199"/>
                                    </a:lnTo>
                                    <a:lnTo>
                                      <a:pt x="207" y="196"/>
                                    </a:lnTo>
                                    <a:lnTo>
                                      <a:pt x="213" y="195"/>
                                    </a:lnTo>
                                    <a:lnTo>
                                      <a:pt x="220" y="193"/>
                                    </a:lnTo>
                                    <a:lnTo>
                                      <a:pt x="232" y="196"/>
                                    </a:lnTo>
                                    <a:lnTo>
                                      <a:pt x="243" y="204"/>
                                    </a:lnTo>
                                    <a:lnTo>
                                      <a:pt x="250" y="214"/>
                                    </a:lnTo>
                                    <a:lnTo>
                                      <a:pt x="253" y="228"/>
                                    </a:lnTo>
                                    <a:lnTo>
                                      <a:pt x="250" y="242"/>
                                    </a:lnTo>
                                    <a:lnTo>
                                      <a:pt x="242" y="253"/>
                                    </a:lnTo>
                                    <a:lnTo>
                                      <a:pt x="227" y="264"/>
                                    </a:lnTo>
                                    <a:lnTo>
                                      <a:pt x="210" y="275"/>
                                    </a:lnTo>
                                    <a:lnTo>
                                      <a:pt x="191" y="282"/>
                                    </a:lnTo>
                                    <a:lnTo>
                                      <a:pt x="169" y="286"/>
                                    </a:lnTo>
                                    <a:lnTo>
                                      <a:pt x="144" y="288"/>
                                    </a:lnTo>
                                    <a:lnTo>
                                      <a:pt x="110" y="284"/>
                                    </a:lnTo>
                                    <a:lnTo>
                                      <a:pt x="78" y="273"/>
                                    </a:lnTo>
                                    <a:lnTo>
                                      <a:pt x="52" y="257"/>
                                    </a:lnTo>
                                    <a:lnTo>
                                      <a:pt x="30" y="235"/>
                                    </a:lnTo>
                                    <a:lnTo>
                                      <a:pt x="14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4" y="80"/>
                                    </a:lnTo>
                                    <a:lnTo>
                                      <a:pt x="30" y="54"/>
                                    </a:lnTo>
                                    <a:lnTo>
                                      <a:pt x="52" y="32"/>
                                    </a:lnTo>
                                    <a:lnTo>
                                      <a:pt x="80" y="14"/>
                                    </a:lnTo>
                                    <a:lnTo>
                                      <a:pt x="110" y="3"/>
                                    </a:lnTo>
                                    <a:lnTo>
                                      <a:pt x="14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4" name="Freeform 142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925507" y="158756"/>
                                <a:ext cx="473072" cy="457199"/>
                              </a:xfrm>
                              <a:custGeom>
                                <a:avLst/>
                                <a:gdLst>
                                  <a:gd name="T0" fmla="*/ 148 w 298"/>
                                  <a:gd name="T1" fmla="*/ 67 h 288"/>
                                  <a:gd name="T2" fmla="*/ 127 w 298"/>
                                  <a:gd name="T3" fmla="*/ 70 h 288"/>
                                  <a:gd name="T4" fmla="*/ 110 w 298"/>
                                  <a:gd name="T5" fmla="*/ 77 h 288"/>
                                  <a:gd name="T6" fmla="*/ 96 w 298"/>
                                  <a:gd name="T7" fmla="*/ 90 h 288"/>
                                  <a:gd name="T8" fmla="*/ 85 w 298"/>
                                  <a:gd name="T9" fmla="*/ 105 h 288"/>
                                  <a:gd name="T10" fmla="*/ 79 w 298"/>
                                  <a:gd name="T11" fmla="*/ 123 h 288"/>
                                  <a:gd name="T12" fmla="*/ 77 w 298"/>
                                  <a:gd name="T13" fmla="*/ 142 h 288"/>
                                  <a:gd name="T14" fmla="*/ 77 w 298"/>
                                  <a:gd name="T15" fmla="*/ 143 h 288"/>
                                  <a:gd name="T16" fmla="*/ 79 w 298"/>
                                  <a:gd name="T17" fmla="*/ 164 h 288"/>
                                  <a:gd name="T18" fmla="*/ 86 w 298"/>
                                  <a:gd name="T19" fmla="*/ 182 h 288"/>
                                  <a:gd name="T20" fmla="*/ 97 w 298"/>
                                  <a:gd name="T21" fmla="*/ 197 h 288"/>
                                  <a:gd name="T22" fmla="*/ 111 w 298"/>
                                  <a:gd name="T23" fmla="*/ 210 h 288"/>
                                  <a:gd name="T24" fmla="*/ 129 w 298"/>
                                  <a:gd name="T25" fmla="*/ 218 h 288"/>
                                  <a:gd name="T26" fmla="*/ 149 w 298"/>
                                  <a:gd name="T27" fmla="*/ 221 h 288"/>
                                  <a:gd name="T28" fmla="*/ 170 w 298"/>
                                  <a:gd name="T29" fmla="*/ 218 h 288"/>
                                  <a:gd name="T30" fmla="*/ 188 w 298"/>
                                  <a:gd name="T31" fmla="*/ 210 h 288"/>
                                  <a:gd name="T32" fmla="*/ 202 w 298"/>
                                  <a:gd name="T33" fmla="*/ 197 h 288"/>
                                  <a:gd name="T34" fmla="*/ 213 w 298"/>
                                  <a:gd name="T35" fmla="*/ 182 h 288"/>
                                  <a:gd name="T36" fmla="*/ 220 w 298"/>
                                  <a:gd name="T37" fmla="*/ 164 h 288"/>
                                  <a:gd name="T38" fmla="*/ 221 w 298"/>
                                  <a:gd name="T39" fmla="*/ 145 h 288"/>
                                  <a:gd name="T40" fmla="*/ 221 w 298"/>
                                  <a:gd name="T41" fmla="*/ 143 h 288"/>
                                  <a:gd name="T42" fmla="*/ 218 w 298"/>
                                  <a:gd name="T43" fmla="*/ 124 h 288"/>
                                  <a:gd name="T44" fmla="*/ 211 w 298"/>
                                  <a:gd name="T45" fmla="*/ 106 h 288"/>
                                  <a:gd name="T46" fmla="*/ 202 w 298"/>
                                  <a:gd name="T47" fmla="*/ 90 h 288"/>
                                  <a:gd name="T48" fmla="*/ 187 w 298"/>
                                  <a:gd name="T49" fmla="*/ 77 h 288"/>
                                  <a:gd name="T50" fmla="*/ 169 w 298"/>
                                  <a:gd name="T51" fmla="*/ 70 h 288"/>
                                  <a:gd name="T52" fmla="*/ 148 w 298"/>
                                  <a:gd name="T53" fmla="*/ 67 h 288"/>
                                  <a:gd name="T54" fmla="*/ 149 w 298"/>
                                  <a:gd name="T55" fmla="*/ 0 h 288"/>
                                  <a:gd name="T56" fmla="*/ 185 w 298"/>
                                  <a:gd name="T57" fmla="*/ 3 h 288"/>
                                  <a:gd name="T58" fmla="*/ 217 w 298"/>
                                  <a:gd name="T59" fmla="*/ 14 h 288"/>
                                  <a:gd name="T60" fmla="*/ 244 w 298"/>
                                  <a:gd name="T61" fmla="*/ 30 h 288"/>
                                  <a:gd name="T62" fmla="*/ 266 w 298"/>
                                  <a:gd name="T63" fmla="*/ 52 h 288"/>
                                  <a:gd name="T64" fmla="*/ 284 w 298"/>
                                  <a:gd name="T65" fmla="*/ 80 h 288"/>
                                  <a:gd name="T66" fmla="*/ 295 w 298"/>
                                  <a:gd name="T67" fmla="*/ 109 h 288"/>
                                  <a:gd name="T68" fmla="*/ 298 w 298"/>
                                  <a:gd name="T69" fmla="*/ 142 h 288"/>
                                  <a:gd name="T70" fmla="*/ 298 w 298"/>
                                  <a:gd name="T71" fmla="*/ 143 h 288"/>
                                  <a:gd name="T72" fmla="*/ 295 w 298"/>
                                  <a:gd name="T73" fmla="*/ 177 h 288"/>
                                  <a:gd name="T74" fmla="*/ 284 w 298"/>
                                  <a:gd name="T75" fmla="*/ 207 h 288"/>
                                  <a:gd name="T76" fmla="*/ 266 w 298"/>
                                  <a:gd name="T77" fmla="*/ 233 h 288"/>
                                  <a:gd name="T78" fmla="*/ 243 w 298"/>
                                  <a:gd name="T79" fmla="*/ 257 h 288"/>
                                  <a:gd name="T80" fmla="*/ 215 w 298"/>
                                  <a:gd name="T81" fmla="*/ 273 h 288"/>
                                  <a:gd name="T82" fmla="*/ 184 w 298"/>
                                  <a:gd name="T83" fmla="*/ 284 h 288"/>
                                  <a:gd name="T84" fmla="*/ 148 w 298"/>
                                  <a:gd name="T85" fmla="*/ 288 h 288"/>
                                  <a:gd name="T86" fmla="*/ 114 w 298"/>
                                  <a:gd name="T87" fmla="*/ 284 h 288"/>
                                  <a:gd name="T88" fmla="*/ 82 w 298"/>
                                  <a:gd name="T89" fmla="*/ 273 h 288"/>
                                  <a:gd name="T90" fmla="*/ 55 w 298"/>
                                  <a:gd name="T91" fmla="*/ 257 h 288"/>
                                  <a:gd name="T92" fmla="*/ 31 w 298"/>
                                  <a:gd name="T93" fmla="*/ 235 h 288"/>
                                  <a:gd name="T94" fmla="*/ 15 w 298"/>
                                  <a:gd name="T95" fmla="*/ 208 h 288"/>
                                  <a:gd name="T96" fmla="*/ 4 w 298"/>
                                  <a:gd name="T97" fmla="*/ 178 h 288"/>
                                  <a:gd name="T98" fmla="*/ 0 w 298"/>
                                  <a:gd name="T99" fmla="*/ 145 h 288"/>
                                  <a:gd name="T100" fmla="*/ 0 w 298"/>
                                  <a:gd name="T101" fmla="*/ 143 h 288"/>
                                  <a:gd name="T102" fmla="*/ 4 w 298"/>
                                  <a:gd name="T103" fmla="*/ 110 h 288"/>
                                  <a:gd name="T104" fmla="*/ 15 w 298"/>
                                  <a:gd name="T105" fmla="*/ 80 h 288"/>
                                  <a:gd name="T106" fmla="*/ 31 w 298"/>
                                  <a:gd name="T107" fmla="*/ 54 h 288"/>
                                  <a:gd name="T108" fmla="*/ 55 w 298"/>
                                  <a:gd name="T109" fmla="*/ 32 h 288"/>
                                  <a:gd name="T110" fmla="*/ 82 w 298"/>
                                  <a:gd name="T111" fmla="*/ 14 h 288"/>
                                  <a:gd name="T112" fmla="*/ 114 w 298"/>
                                  <a:gd name="T113" fmla="*/ 3 h 288"/>
                                  <a:gd name="T114" fmla="*/ 149 w 298"/>
                                  <a:gd name="T11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</a:cxnLst>
                                <a:rect l="0" t="0" r="r" b="b"/>
                                <a:pathLst>
                                  <a:path w="298" h="288">
                                    <a:moveTo>
                                      <a:pt x="148" y="67"/>
                                    </a:moveTo>
                                    <a:lnTo>
                                      <a:pt x="127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5" y="105"/>
                                    </a:lnTo>
                                    <a:lnTo>
                                      <a:pt x="79" y="123"/>
                                    </a:lnTo>
                                    <a:lnTo>
                                      <a:pt x="77" y="142"/>
                                    </a:lnTo>
                                    <a:lnTo>
                                      <a:pt x="77" y="143"/>
                                    </a:lnTo>
                                    <a:lnTo>
                                      <a:pt x="79" y="164"/>
                                    </a:lnTo>
                                    <a:lnTo>
                                      <a:pt x="86" y="182"/>
                                    </a:lnTo>
                                    <a:lnTo>
                                      <a:pt x="97" y="197"/>
                                    </a:lnTo>
                                    <a:lnTo>
                                      <a:pt x="111" y="210"/>
                                    </a:lnTo>
                                    <a:lnTo>
                                      <a:pt x="129" y="218"/>
                                    </a:lnTo>
                                    <a:lnTo>
                                      <a:pt x="149" y="221"/>
                                    </a:lnTo>
                                    <a:lnTo>
                                      <a:pt x="170" y="218"/>
                                    </a:lnTo>
                                    <a:lnTo>
                                      <a:pt x="188" y="210"/>
                                    </a:lnTo>
                                    <a:lnTo>
                                      <a:pt x="202" y="197"/>
                                    </a:lnTo>
                                    <a:lnTo>
                                      <a:pt x="213" y="182"/>
                                    </a:lnTo>
                                    <a:lnTo>
                                      <a:pt x="220" y="164"/>
                                    </a:lnTo>
                                    <a:lnTo>
                                      <a:pt x="221" y="145"/>
                                    </a:lnTo>
                                    <a:lnTo>
                                      <a:pt x="221" y="143"/>
                                    </a:lnTo>
                                    <a:lnTo>
                                      <a:pt x="218" y="124"/>
                                    </a:lnTo>
                                    <a:lnTo>
                                      <a:pt x="211" y="106"/>
                                    </a:lnTo>
                                    <a:lnTo>
                                      <a:pt x="202" y="90"/>
                                    </a:lnTo>
                                    <a:lnTo>
                                      <a:pt x="187" y="77"/>
                                    </a:lnTo>
                                    <a:lnTo>
                                      <a:pt x="169" y="70"/>
                                    </a:lnTo>
                                    <a:lnTo>
                                      <a:pt x="148" y="67"/>
                                    </a:lnTo>
                                    <a:close/>
                                    <a:moveTo>
                                      <a:pt x="149" y="0"/>
                                    </a:moveTo>
                                    <a:lnTo>
                                      <a:pt x="185" y="3"/>
                                    </a:lnTo>
                                    <a:lnTo>
                                      <a:pt x="217" y="14"/>
                                    </a:lnTo>
                                    <a:lnTo>
                                      <a:pt x="244" y="30"/>
                                    </a:lnTo>
                                    <a:lnTo>
                                      <a:pt x="266" y="52"/>
                                    </a:lnTo>
                                    <a:lnTo>
                                      <a:pt x="284" y="80"/>
                                    </a:lnTo>
                                    <a:lnTo>
                                      <a:pt x="295" y="109"/>
                                    </a:lnTo>
                                    <a:lnTo>
                                      <a:pt x="298" y="142"/>
                                    </a:lnTo>
                                    <a:lnTo>
                                      <a:pt x="298" y="143"/>
                                    </a:lnTo>
                                    <a:lnTo>
                                      <a:pt x="295" y="177"/>
                                    </a:lnTo>
                                    <a:lnTo>
                                      <a:pt x="284" y="207"/>
                                    </a:lnTo>
                                    <a:lnTo>
                                      <a:pt x="266" y="233"/>
                                    </a:lnTo>
                                    <a:lnTo>
                                      <a:pt x="243" y="257"/>
                                    </a:lnTo>
                                    <a:lnTo>
                                      <a:pt x="215" y="273"/>
                                    </a:lnTo>
                                    <a:lnTo>
                                      <a:pt x="184" y="284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14" y="284"/>
                                    </a:lnTo>
                                    <a:lnTo>
                                      <a:pt x="82" y="273"/>
                                    </a:lnTo>
                                    <a:lnTo>
                                      <a:pt x="55" y="257"/>
                                    </a:lnTo>
                                    <a:lnTo>
                                      <a:pt x="31" y="235"/>
                                    </a:lnTo>
                                    <a:lnTo>
                                      <a:pt x="15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5" y="80"/>
                                    </a:lnTo>
                                    <a:lnTo>
                                      <a:pt x="31" y="54"/>
                                    </a:lnTo>
                                    <a:lnTo>
                                      <a:pt x="55" y="32"/>
                                    </a:lnTo>
                                    <a:lnTo>
                                      <a:pt x="82" y="14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149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5" name="Freeform 1422"/>
                            <wps:cNvSpPr>
                              <a:spLocks/>
                            </wps:cNvSpPr>
                            <wps:spPr bwMode="auto">
                              <a:xfrm>
                                <a:off x="1420810" y="49219"/>
                                <a:ext cx="287339" cy="565149"/>
                              </a:xfrm>
                              <a:custGeom>
                                <a:avLst/>
                                <a:gdLst>
                                  <a:gd name="T0" fmla="*/ 74 w 181"/>
                                  <a:gd name="T1" fmla="*/ 0 h 356"/>
                                  <a:gd name="T2" fmla="*/ 89 w 181"/>
                                  <a:gd name="T3" fmla="*/ 3 h 356"/>
                                  <a:gd name="T4" fmla="*/ 103 w 181"/>
                                  <a:gd name="T5" fmla="*/ 11 h 356"/>
                                  <a:gd name="T6" fmla="*/ 111 w 181"/>
                                  <a:gd name="T7" fmla="*/ 23 h 356"/>
                                  <a:gd name="T8" fmla="*/ 114 w 181"/>
                                  <a:gd name="T9" fmla="*/ 38 h 356"/>
                                  <a:gd name="T10" fmla="*/ 114 w 181"/>
                                  <a:gd name="T11" fmla="*/ 73 h 356"/>
                                  <a:gd name="T12" fmla="*/ 148 w 181"/>
                                  <a:gd name="T13" fmla="*/ 73 h 356"/>
                                  <a:gd name="T14" fmla="*/ 160 w 181"/>
                                  <a:gd name="T15" fmla="*/ 76 h 356"/>
                                  <a:gd name="T16" fmla="*/ 171 w 181"/>
                                  <a:gd name="T17" fmla="*/ 83 h 356"/>
                                  <a:gd name="T18" fmla="*/ 178 w 181"/>
                                  <a:gd name="T19" fmla="*/ 94 h 356"/>
                                  <a:gd name="T20" fmla="*/ 181 w 181"/>
                                  <a:gd name="T21" fmla="*/ 107 h 356"/>
                                  <a:gd name="T22" fmla="*/ 178 w 181"/>
                                  <a:gd name="T23" fmla="*/ 120 h 356"/>
                                  <a:gd name="T24" fmla="*/ 171 w 181"/>
                                  <a:gd name="T25" fmla="*/ 131 h 356"/>
                                  <a:gd name="T26" fmla="*/ 160 w 181"/>
                                  <a:gd name="T27" fmla="*/ 138 h 356"/>
                                  <a:gd name="T28" fmla="*/ 148 w 181"/>
                                  <a:gd name="T29" fmla="*/ 141 h 356"/>
                                  <a:gd name="T30" fmla="*/ 114 w 181"/>
                                  <a:gd name="T31" fmla="*/ 141 h 356"/>
                                  <a:gd name="T32" fmla="*/ 114 w 181"/>
                                  <a:gd name="T33" fmla="*/ 259 h 356"/>
                                  <a:gd name="T34" fmla="*/ 115 w 181"/>
                                  <a:gd name="T35" fmla="*/ 270 h 356"/>
                                  <a:gd name="T36" fmla="*/ 119 w 181"/>
                                  <a:gd name="T37" fmla="*/ 279 h 356"/>
                                  <a:gd name="T38" fmla="*/ 127 w 181"/>
                                  <a:gd name="T39" fmla="*/ 284 h 356"/>
                                  <a:gd name="T40" fmla="*/ 138 w 181"/>
                                  <a:gd name="T41" fmla="*/ 286 h 356"/>
                                  <a:gd name="T42" fmla="*/ 143 w 181"/>
                                  <a:gd name="T43" fmla="*/ 286 h 356"/>
                                  <a:gd name="T44" fmla="*/ 145 w 181"/>
                                  <a:gd name="T45" fmla="*/ 286 h 356"/>
                                  <a:gd name="T46" fmla="*/ 148 w 181"/>
                                  <a:gd name="T47" fmla="*/ 286 h 356"/>
                                  <a:gd name="T48" fmla="*/ 160 w 181"/>
                                  <a:gd name="T49" fmla="*/ 288 h 356"/>
                                  <a:gd name="T50" fmla="*/ 171 w 181"/>
                                  <a:gd name="T51" fmla="*/ 295 h 356"/>
                                  <a:gd name="T52" fmla="*/ 178 w 181"/>
                                  <a:gd name="T53" fmla="*/ 305 h 356"/>
                                  <a:gd name="T54" fmla="*/ 181 w 181"/>
                                  <a:gd name="T55" fmla="*/ 319 h 356"/>
                                  <a:gd name="T56" fmla="*/ 178 w 181"/>
                                  <a:gd name="T57" fmla="*/ 331 h 356"/>
                                  <a:gd name="T58" fmla="*/ 170 w 181"/>
                                  <a:gd name="T59" fmla="*/ 341 h 356"/>
                                  <a:gd name="T60" fmla="*/ 160 w 181"/>
                                  <a:gd name="T61" fmla="*/ 348 h 356"/>
                                  <a:gd name="T62" fmla="*/ 138 w 181"/>
                                  <a:gd name="T63" fmla="*/ 353 h 356"/>
                                  <a:gd name="T64" fmla="*/ 115 w 181"/>
                                  <a:gd name="T65" fmla="*/ 356 h 356"/>
                                  <a:gd name="T66" fmla="*/ 96 w 181"/>
                                  <a:gd name="T67" fmla="*/ 355 h 356"/>
                                  <a:gd name="T68" fmla="*/ 79 w 181"/>
                                  <a:gd name="T69" fmla="*/ 351 h 356"/>
                                  <a:gd name="T70" fmla="*/ 64 w 181"/>
                                  <a:gd name="T71" fmla="*/ 342 h 356"/>
                                  <a:gd name="T72" fmla="*/ 52 w 181"/>
                                  <a:gd name="T73" fmla="*/ 331 h 356"/>
                                  <a:gd name="T74" fmla="*/ 42 w 181"/>
                                  <a:gd name="T75" fmla="*/ 316 h 356"/>
                                  <a:gd name="T76" fmla="*/ 37 w 181"/>
                                  <a:gd name="T77" fmla="*/ 297 h 356"/>
                                  <a:gd name="T78" fmla="*/ 35 w 181"/>
                                  <a:gd name="T79" fmla="*/ 272 h 356"/>
                                  <a:gd name="T80" fmla="*/ 35 w 181"/>
                                  <a:gd name="T81" fmla="*/ 141 h 356"/>
                                  <a:gd name="T82" fmla="*/ 33 w 181"/>
                                  <a:gd name="T83" fmla="*/ 141 h 356"/>
                                  <a:gd name="T84" fmla="*/ 20 w 181"/>
                                  <a:gd name="T85" fmla="*/ 138 h 356"/>
                                  <a:gd name="T86" fmla="*/ 9 w 181"/>
                                  <a:gd name="T87" fmla="*/ 131 h 356"/>
                                  <a:gd name="T88" fmla="*/ 2 w 181"/>
                                  <a:gd name="T89" fmla="*/ 120 h 356"/>
                                  <a:gd name="T90" fmla="*/ 0 w 181"/>
                                  <a:gd name="T91" fmla="*/ 107 h 356"/>
                                  <a:gd name="T92" fmla="*/ 2 w 181"/>
                                  <a:gd name="T93" fmla="*/ 94 h 356"/>
                                  <a:gd name="T94" fmla="*/ 9 w 181"/>
                                  <a:gd name="T95" fmla="*/ 83 h 356"/>
                                  <a:gd name="T96" fmla="*/ 20 w 181"/>
                                  <a:gd name="T97" fmla="*/ 76 h 356"/>
                                  <a:gd name="T98" fmla="*/ 33 w 181"/>
                                  <a:gd name="T99" fmla="*/ 73 h 356"/>
                                  <a:gd name="T100" fmla="*/ 35 w 181"/>
                                  <a:gd name="T101" fmla="*/ 73 h 356"/>
                                  <a:gd name="T102" fmla="*/ 35 w 181"/>
                                  <a:gd name="T103" fmla="*/ 38 h 356"/>
                                  <a:gd name="T104" fmla="*/ 38 w 181"/>
                                  <a:gd name="T105" fmla="*/ 23 h 356"/>
                                  <a:gd name="T106" fmla="*/ 46 w 181"/>
                                  <a:gd name="T107" fmla="*/ 11 h 356"/>
                                  <a:gd name="T108" fmla="*/ 59 w 181"/>
                                  <a:gd name="T109" fmla="*/ 3 h 356"/>
                                  <a:gd name="T110" fmla="*/ 74 w 181"/>
                                  <a:gd name="T111" fmla="*/ 0 h 3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</a:cxnLst>
                                <a:rect l="0" t="0" r="r" b="b"/>
                                <a:pathLst>
                                  <a:path w="181" h="356">
                                    <a:moveTo>
                                      <a:pt x="74" y="0"/>
                                    </a:moveTo>
                                    <a:lnTo>
                                      <a:pt x="89" y="3"/>
                                    </a:lnTo>
                                    <a:lnTo>
                                      <a:pt x="103" y="11"/>
                                    </a:lnTo>
                                    <a:lnTo>
                                      <a:pt x="111" y="23"/>
                                    </a:lnTo>
                                    <a:lnTo>
                                      <a:pt x="114" y="38"/>
                                    </a:lnTo>
                                    <a:lnTo>
                                      <a:pt x="114" y="73"/>
                                    </a:lnTo>
                                    <a:lnTo>
                                      <a:pt x="148" y="73"/>
                                    </a:lnTo>
                                    <a:lnTo>
                                      <a:pt x="160" y="76"/>
                                    </a:lnTo>
                                    <a:lnTo>
                                      <a:pt x="171" y="83"/>
                                    </a:lnTo>
                                    <a:lnTo>
                                      <a:pt x="178" y="94"/>
                                    </a:lnTo>
                                    <a:lnTo>
                                      <a:pt x="181" y="107"/>
                                    </a:lnTo>
                                    <a:lnTo>
                                      <a:pt x="178" y="120"/>
                                    </a:lnTo>
                                    <a:lnTo>
                                      <a:pt x="171" y="131"/>
                                    </a:lnTo>
                                    <a:lnTo>
                                      <a:pt x="160" y="138"/>
                                    </a:lnTo>
                                    <a:lnTo>
                                      <a:pt x="148" y="141"/>
                                    </a:lnTo>
                                    <a:lnTo>
                                      <a:pt x="114" y="141"/>
                                    </a:lnTo>
                                    <a:lnTo>
                                      <a:pt x="114" y="259"/>
                                    </a:lnTo>
                                    <a:lnTo>
                                      <a:pt x="115" y="270"/>
                                    </a:lnTo>
                                    <a:lnTo>
                                      <a:pt x="119" y="279"/>
                                    </a:lnTo>
                                    <a:lnTo>
                                      <a:pt x="127" y="284"/>
                                    </a:lnTo>
                                    <a:lnTo>
                                      <a:pt x="138" y="286"/>
                                    </a:lnTo>
                                    <a:lnTo>
                                      <a:pt x="143" y="286"/>
                                    </a:lnTo>
                                    <a:lnTo>
                                      <a:pt x="145" y="286"/>
                                    </a:lnTo>
                                    <a:lnTo>
                                      <a:pt x="148" y="286"/>
                                    </a:lnTo>
                                    <a:lnTo>
                                      <a:pt x="160" y="288"/>
                                    </a:lnTo>
                                    <a:lnTo>
                                      <a:pt x="171" y="295"/>
                                    </a:lnTo>
                                    <a:lnTo>
                                      <a:pt x="178" y="305"/>
                                    </a:lnTo>
                                    <a:lnTo>
                                      <a:pt x="181" y="319"/>
                                    </a:lnTo>
                                    <a:lnTo>
                                      <a:pt x="178" y="331"/>
                                    </a:lnTo>
                                    <a:lnTo>
                                      <a:pt x="170" y="341"/>
                                    </a:lnTo>
                                    <a:lnTo>
                                      <a:pt x="160" y="348"/>
                                    </a:lnTo>
                                    <a:lnTo>
                                      <a:pt x="138" y="353"/>
                                    </a:lnTo>
                                    <a:lnTo>
                                      <a:pt x="115" y="356"/>
                                    </a:lnTo>
                                    <a:lnTo>
                                      <a:pt x="96" y="355"/>
                                    </a:lnTo>
                                    <a:lnTo>
                                      <a:pt x="79" y="351"/>
                                    </a:lnTo>
                                    <a:lnTo>
                                      <a:pt x="64" y="342"/>
                                    </a:lnTo>
                                    <a:lnTo>
                                      <a:pt x="52" y="331"/>
                                    </a:lnTo>
                                    <a:lnTo>
                                      <a:pt x="42" y="316"/>
                                    </a:lnTo>
                                    <a:lnTo>
                                      <a:pt x="37" y="297"/>
                                    </a:lnTo>
                                    <a:lnTo>
                                      <a:pt x="35" y="272"/>
                                    </a:lnTo>
                                    <a:lnTo>
                                      <a:pt x="35" y="141"/>
                                    </a:lnTo>
                                    <a:lnTo>
                                      <a:pt x="33" y="141"/>
                                    </a:lnTo>
                                    <a:lnTo>
                                      <a:pt x="20" y="138"/>
                                    </a:lnTo>
                                    <a:lnTo>
                                      <a:pt x="9" y="131"/>
                                    </a:lnTo>
                                    <a:lnTo>
                                      <a:pt x="2" y="120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2" y="94"/>
                                    </a:lnTo>
                                    <a:lnTo>
                                      <a:pt x="9" y="83"/>
                                    </a:lnTo>
                                    <a:lnTo>
                                      <a:pt x="20" y="76"/>
                                    </a:lnTo>
                                    <a:lnTo>
                                      <a:pt x="33" y="73"/>
                                    </a:lnTo>
                                    <a:lnTo>
                                      <a:pt x="35" y="73"/>
                                    </a:lnTo>
                                    <a:lnTo>
                                      <a:pt x="35" y="38"/>
                                    </a:lnTo>
                                    <a:lnTo>
                                      <a:pt x="38" y="23"/>
                                    </a:lnTo>
                                    <a:lnTo>
                                      <a:pt x="46" y="11"/>
                                    </a:lnTo>
                                    <a:lnTo>
                                      <a:pt x="59" y="3"/>
                                    </a:lnTo>
                                    <a:lnTo>
                                      <a:pt x="7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6" name="Freeform 1423"/>
                            <wps:cNvSpPr>
                              <a:spLocks/>
                            </wps:cNvSpPr>
                            <wps:spPr bwMode="auto">
                              <a:xfrm>
                                <a:off x="1736722" y="158756"/>
                                <a:ext cx="401639" cy="457199"/>
                              </a:xfrm>
                              <a:custGeom>
                                <a:avLst/>
                                <a:gdLst>
                                  <a:gd name="T0" fmla="*/ 146 w 253"/>
                                  <a:gd name="T1" fmla="*/ 0 h 288"/>
                                  <a:gd name="T2" fmla="*/ 175 w 253"/>
                                  <a:gd name="T3" fmla="*/ 1 h 288"/>
                                  <a:gd name="T4" fmla="*/ 199 w 253"/>
                                  <a:gd name="T5" fmla="*/ 7 h 288"/>
                                  <a:gd name="T6" fmla="*/ 221 w 253"/>
                                  <a:gd name="T7" fmla="*/ 18 h 288"/>
                                  <a:gd name="T8" fmla="*/ 239 w 253"/>
                                  <a:gd name="T9" fmla="*/ 30 h 288"/>
                                  <a:gd name="T10" fmla="*/ 245 w 253"/>
                                  <a:gd name="T11" fmla="*/ 36 h 288"/>
                                  <a:gd name="T12" fmla="*/ 250 w 253"/>
                                  <a:gd name="T13" fmla="*/ 45 h 288"/>
                                  <a:gd name="T14" fmla="*/ 252 w 253"/>
                                  <a:gd name="T15" fmla="*/ 58 h 288"/>
                                  <a:gd name="T16" fmla="*/ 249 w 253"/>
                                  <a:gd name="T17" fmla="*/ 72 h 288"/>
                                  <a:gd name="T18" fmla="*/ 242 w 253"/>
                                  <a:gd name="T19" fmla="*/ 83 h 288"/>
                                  <a:gd name="T20" fmla="*/ 230 w 253"/>
                                  <a:gd name="T21" fmla="*/ 90 h 288"/>
                                  <a:gd name="T22" fmla="*/ 216 w 253"/>
                                  <a:gd name="T23" fmla="*/ 92 h 288"/>
                                  <a:gd name="T24" fmla="*/ 203 w 253"/>
                                  <a:gd name="T25" fmla="*/ 90 h 288"/>
                                  <a:gd name="T26" fmla="*/ 194 w 253"/>
                                  <a:gd name="T27" fmla="*/ 84 h 288"/>
                                  <a:gd name="T28" fmla="*/ 180 w 253"/>
                                  <a:gd name="T29" fmla="*/ 76 h 288"/>
                                  <a:gd name="T30" fmla="*/ 164 w 253"/>
                                  <a:gd name="T31" fmla="*/ 69 h 288"/>
                                  <a:gd name="T32" fmla="*/ 144 w 253"/>
                                  <a:gd name="T33" fmla="*/ 67 h 288"/>
                                  <a:gd name="T34" fmla="*/ 126 w 253"/>
                                  <a:gd name="T35" fmla="*/ 70 h 288"/>
                                  <a:gd name="T36" fmla="*/ 110 w 253"/>
                                  <a:gd name="T37" fmla="*/ 77 h 288"/>
                                  <a:gd name="T38" fmla="*/ 96 w 253"/>
                                  <a:gd name="T39" fmla="*/ 90 h 288"/>
                                  <a:gd name="T40" fmla="*/ 87 w 253"/>
                                  <a:gd name="T41" fmla="*/ 105 h 288"/>
                                  <a:gd name="T42" fmla="*/ 80 w 253"/>
                                  <a:gd name="T43" fmla="*/ 123 h 288"/>
                                  <a:gd name="T44" fmla="*/ 78 w 253"/>
                                  <a:gd name="T45" fmla="*/ 142 h 288"/>
                                  <a:gd name="T46" fmla="*/ 78 w 253"/>
                                  <a:gd name="T47" fmla="*/ 143 h 288"/>
                                  <a:gd name="T48" fmla="*/ 80 w 253"/>
                                  <a:gd name="T49" fmla="*/ 164 h 288"/>
                                  <a:gd name="T50" fmla="*/ 87 w 253"/>
                                  <a:gd name="T51" fmla="*/ 182 h 288"/>
                                  <a:gd name="T52" fmla="*/ 96 w 253"/>
                                  <a:gd name="T53" fmla="*/ 197 h 288"/>
                                  <a:gd name="T54" fmla="*/ 111 w 253"/>
                                  <a:gd name="T55" fmla="*/ 210 h 288"/>
                                  <a:gd name="T56" fmla="*/ 128 w 253"/>
                                  <a:gd name="T57" fmla="*/ 218 h 288"/>
                                  <a:gd name="T58" fmla="*/ 148 w 253"/>
                                  <a:gd name="T59" fmla="*/ 221 h 288"/>
                                  <a:gd name="T60" fmla="*/ 168 w 253"/>
                                  <a:gd name="T61" fmla="*/ 218 h 288"/>
                                  <a:gd name="T62" fmla="*/ 184 w 253"/>
                                  <a:gd name="T63" fmla="*/ 211 h 288"/>
                                  <a:gd name="T64" fmla="*/ 199 w 253"/>
                                  <a:gd name="T65" fmla="*/ 201 h 288"/>
                                  <a:gd name="T66" fmla="*/ 203 w 253"/>
                                  <a:gd name="T67" fmla="*/ 199 h 288"/>
                                  <a:gd name="T68" fmla="*/ 208 w 253"/>
                                  <a:gd name="T69" fmla="*/ 196 h 288"/>
                                  <a:gd name="T70" fmla="*/ 214 w 253"/>
                                  <a:gd name="T71" fmla="*/ 195 h 288"/>
                                  <a:gd name="T72" fmla="*/ 220 w 253"/>
                                  <a:gd name="T73" fmla="*/ 193 h 288"/>
                                  <a:gd name="T74" fmla="*/ 234 w 253"/>
                                  <a:gd name="T75" fmla="*/ 196 h 288"/>
                                  <a:gd name="T76" fmla="*/ 243 w 253"/>
                                  <a:gd name="T77" fmla="*/ 204 h 288"/>
                                  <a:gd name="T78" fmla="*/ 252 w 253"/>
                                  <a:gd name="T79" fmla="*/ 214 h 288"/>
                                  <a:gd name="T80" fmla="*/ 253 w 253"/>
                                  <a:gd name="T81" fmla="*/ 228 h 288"/>
                                  <a:gd name="T82" fmla="*/ 250 w 253"/>
                                  <a:gd name="T83" fmla="*/ 242 h 288"/>
                                  <a:gd name="T84" fmla="*/ 242 w 253"/>
                                  <a:gd name="T85" fmla="*/ 253 h 288"/>
                                  <a:gd name="T86" fmla="*/ 227 w 253"/>
                                  <a:gd name="T87" fmla="*/ 264 h 288"/>
                                  <a:gd name="T88" fmla="*/ 210 w 253"/>
                                  <a:gd name="T89" fmla="*/ 275 h 288"/>
                                  <a:gd name="T90" fmla="*/ 191 w 253"/>
                                  <a:gd name="T91" fmla="*/ 282 h 288"/>
                                  <a:gd name="T92" fmla="*/ 169 w 253"/>
                                  <a:gd name="T93" fmla="*/ 286 h 288"/>
                                  <a:gd name="T94" fmla="*/ 144 w 253"/>
                                  <a:gd name="T95" fmla="*/ 288 h 288"/>
                                  <a:gd name="T96" fmla="*/ 110 w 253"/>
                                  <a:gd name="T97" fmla="*/ 284 h 288"/>
                                  <a:gd name="T98" fmla="*/ 80 w 253"/>
                                  <a:gd name="T99" fmla="*/ 273 h 288"/>
                                  <a:gd name="T100" fmla="*/ 52 w 253"/>
                                  <a:gd name="T101" fmla="*/ 257 h 288"/>
                                  <a:gd name="T102" fmla="*/ 32 w 253"/>
                                  <a:gd name="T103" fmla="*/ 235 h 288"/>
                                  <a:gd name="T104" fmla="*/ 15 w 253"/>
                                  <a:gd name="T105" fmla="*/ 208 h 288"/>
                                  <a:gd name="T106" fmla="*/ 4 w 253"/>
                                  <a:gd name="T107" fmla="*/ 178 h 288"/>
                                  <a:gd name="T108" fmla="*/ 0 w 253"/>
                                  <a:gd name="T109" fmla="*/ 145 h 288"/>
                                  <a:gd name="T110" fmla="*/ 0 w 253"/>
                                  <a:gd name="T111" fmla="*/ 143 h 288"/>
                                  <a:gd name="T112" fmla="*/ 4 w 253"/>
                                  <a:gd name="T113" fmla="*/ 110 h 288"/>
                                  <a:gd name="T114" fmla="*/ 15 w 253"/>
                                  <a:gd name="T115" fmla="*/ 80 h 288"/>
                                  <a:gd name="T116" fmla="*/ 32 w 253"/>
                                  <a:gd name="T117" fmla="*/ 54 h 288"/>
                                  <a:gd name="T118" fmla="*/ 52 w 253"/>
                                  <a:gd name="T119" fmla="*/ 32 h 288"/>
                                  <a:gd name="T120" fmla="*/ 80 w 253"/>
                                  <a:gd name="T121" fmla="*/ 14 h 288"/>
                                  <a:gd name="T122" fmla="*/ 111 w 253"/>
                                  <a:gd name="T123" fmla="*/ 3 h 288"/>
                                  <a:gd name="T124" fmla="*/ 146 w 253"/>
                                  <a:gd name="T12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253" h="288">
                                    <a:moveTo>
                                      <a:pt x="146" y="0"/>
                                    </a:moveTo>
                                    <a:lnTo>
                                      <a:pt x="175" y="1"/>
                                    </a:lnTo>
                                    <a:lnTo>
                                      <a:pt x="199" y="7"/>
                                    </a:lnTo>
                                    <a:lnTo>
                                      <a:pt x="221" y="18"/>
                                    </a:lnTo>
                                    <a:lnTo>
                                      <a:pt x="239" y="30"/>
                                    </a:lnTo>
                                    <a:lnTo>
                                      <a:pt x="245" y="36"/>
                                    </a:lnTo>
                                    <a:lnTo>
                                      <a:pt x="250" y="45"/>
                                    </a:lnTo>
                                    <a:lnTo>
                                      <a:pt x="252" y="58"/>
                                    </a:lnTo>
                                    <a:lnTo>
                                      <a:pt x="249" y="72"/>
                                    </a:lnTo>
                                    <a:lnTo>
                                      <a:pt x="242" y="83"/>
                                    </a:lnTo>
                                    <a:lnTo>
                                      <a:pt x="230" y="90"/>
                                    </a:lnTo>
                                    <a:lnTo>
                                      <a:pt x="216" y="92"/>
                                    </a:lnTo>
                                    <a:lnTo>
                                      <a:pt x="203" y="90"/>
                                    </a:lnTo>
                                    <a:lnTo>
                                      <a:pt x="194" y="84"/>
                                    </a:lnTo>
                                    <a:lnTo>
                                      <a:pt x="180" y="76"/>
                                    </a:lnTo>
                                    <a:lnTo>
                                      <a:pt x="164" y="69"/>
                                    </a:lnTo>
                                    <a:lnTo>
                                      <a:pt x="144" y="67"/>
                                    </a:lnTo>
                                    <a:lnTo>
                                      <a:pt x="126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7" y="105"/>
                                    </a:lnTo>
                                    <a:lnTo>
                                      <a:pt x="80" y="123"/>
                                    </a:lnTo>
                                    <a:lnTo>
                                      <a:pt x="78" y="142"/>
                                    </a:lnTo>
                                    <a:lnTo>
                                      <a:pt x="78" y="143"/>
                                    </a:lnTo>
                                    <a:lnTo>
                                      <a:pt x="80" y="164"/>
                                    </a:lnTo>
                                    <a:lnTo>
                                      <a:pt x="87" y="182"/>
                                    </a:lnTo>
                                    <a:lnTo>
                                      <a:pt x="96" y="197"/>
                                    </a:lnTo>
                                    <a:lnTo>
                                      <a:pt x="111" y="210"/>
                                    </a:lnTo>
                                    <a:lnTo>
                                      <a:pt x="128" y="218"/>
                                    </a:lnTo>
                                    <a:lnTo>
                                      <a:pt x="148" y="221"/>
                                    </a:lnTo>
                                    <a:lnTo>
                                      <a:pt x="168" y="218"/>
                                    </a:lnTo>
                                    <a:lnTo>
                                      <a:pt x="184" y="211"/>
                                    </a:lnTo>
                                    <a:lnTo>
                                      <a:pt x="199" y="201"/>
                                    </a:lnTo>
                                    <a:lnTo>
                                      <a:pt x="203" y="199"/>
                                    </a:lnTo>
                                    <a:lnTo>
                                      <a:pt x="208" y="196"/>
                                    </a:lnTo>
                                    <a:lnTo>
                                      <a:pt x="214" y="195"/>
                                    </a:lnTo>
                                    <a:lnTo>
                                      <a:pt x="220" y="193"/>
                                    </a:lnTo>
                                    <a:lnTo>
                                      <a:pt x="234" y="196"/>
                                    </a:lnTo>
                                    <a:lnTo>
                                      <a:pt x="243" y="204"/>
                                    </a:lnTo>
                                    <a:lnTo>
                                      <a:pt x="252" y="214"/>
                                    </a:lnTo>
                                    <a:lnTo>
                                      <a:pt x="253" y="228"/>
                                    </a:lnTo>
                                    <a:lnTo>
                                      <a:pt x="250" y="242"/>
                                    </a:lnTo>
                                    <a:lnTo>
                                      <a:pt x="242" y="253"/>
                                    </a:lnTo>
                                    <a:lnTo>
                                      <a:pt x="227" y="264"/>
                                    </a:lnTo>
                                    <a:lnTo>
                                      <a:pt x="210" y="275"/>
                                    </a:lnTo>
                                    <a:lnTo>
                                      <a:pt x="191" y="282"/>
                                    </a:lnTo>
                                    <a:lnTo>
                                      <a:pt x="169" y="286"/>
                                    </a:lnTo>
                                    <a:lnTo>
                                      <a:pt x="144" y="288"/>
                                    </a:lnTo>
                                    <a:lnTo>
                                      <a:pt x="110" y="284"/>
                                    </a:lnTo>
                                    <a:lnTo>
                                      <a:pt x="80" y="273"/>
                                    </a:lnTo>
                                    <a:lnTo>
                                      <a:pt x="52" y="257"/>
                                    </a:lnTo>
                                    <a:lnTo>
                                      <a:pt x="32" y="235"/>
                                    </a:lnTo>
                                    <a:lnTo>
                                      <a:pt x="15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5" y="80"/>
                                    </a:lnTo>
                                    <a:lnTo>
                                      <a:pt x="32" y="54"/>
                                    </a:lnTo>
                                    <a:lnTo>
                                      <a:pt x="52" y="32"/>
                                    </a:lnTo>
                                    <a:lnTo>
                                      <a:pt x="80" y="14"/>
                                    </a:lnTo>
                                    <a:lnTo>
                                      <a:pt x="111" y="3"/>
                                    </a:lnTo>
                                    <a:lnTo>
                                      <a:pt x="14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7" name="Freeform 1424"/>
                            <wps:cNvSpPr>
                              <a:spLocks/>
                            </wps:cNvSpPr>
                            <wps:spPr bwMode="auto">
                              <a:xfrm>
                                <a:off x="2192335" y="4"/>
                                <a:ext cx="401639" cy="609600"/>
                              </a:xfrm>
                              <a:custGeom>
                                <a:avLst/>
                                <a:gdLst>
                                  <a:gd name="T0" fmla="*/ 40 w 253"/>
                                  <a:gd name="T1" fmla="*/ 0 h 384"/>
                                  <a:gd name="T2" fmla="*/ 55 w 253"/>
                                  <a:gd name="T3" fmla="*/ 5 h 384"/>
                                  <a:gd name="T4" fmla="*/ 68 w 253"/>
                                  <a:gd name="T5" fmla="*/ 13 h 384"/>
                                  <a:gd name="T6" fmla="*/ 76 w 253"/>
                                  <a:gd name="T7" fmla="*/ 25 h 384"/>
                                  <a:gd name="T8" fmla="*/ 79 w 253"/>
                                  <a:gd name="T9" fmla="*/ 40 h 384"/>
                                  <a:gd name="T10" fmla="*/ 79 w 253"/>
                                  <a:gd name="T11" fmla="*/ 144 h 384"/>
                                  <a:gd name="T12" fmla="*/ 90 w 253"/>
                                  <a:gd name="T13" fmla="*/ 130 h 384"/>
                                  <a:gd name="T14" fmla="*/ 103 w 253"/>
                                  <a:gd name="T15" fmla="*/ 118 h 384"/>
                                  <a:gd name="T16" fmla="*/ 118 w 253"/>
                                  <a:gd name="T17" fmla="*/ 108 h 384"/>
                                  <a:gd name="T18" fmla="*/ 138 w 253"/>
                                  <a:gd name="T19" fmla="*/ 101 h 384"/>
                                  <a:gd name="T20" fmla="*/ 160 w 253"/>
                                  <a:gd name="T21" fmla="*/ 100 h 384"/>
                                  <a:gd name="T22" fmla="*/ 187 w 253"/>
                                  <a:gd name="T23" fmla="*/ 103 h 384"/>
                                  <a:gd name="T24" fmla="*/ 211 w 253"/>
                                  <a:gd name="T25" fmla="*/ 112 h 384"/>
                                  <a:gd name="T26" fmla="*/ 228 w 253"/>
                                  <a:gd name="T27" fmla="*/ 127 h 384"/>
                                  <a:gd name="T28" fmla="*/ 242 w 253"/>
                                  <a:gd name="T29" fmla="*/ 147 h 384"/>
                                  <a:gd name="T30" fmla="*/ 250 w 253"/>
                                  <a:gd name="T31" fmla="*/ 173 h 384"/>
                                  <a:gd name="T32" fmla="*/ 253 w 253"/>
                                  <a:gd name="T33" fmla="*/ 202 h 384"/>
                                  <a:gd name="T34" fmla="*/ 253 w 253"/>
                                  <a:gd name="T35" fmla="*/ 346 h 384"/>
                                  <a:gd name="T36" fmla="*/ 250 w 253"/>
                                  <a:gd name="T37" fmla="*/ 361 h 384"/>
                                  <a:gd name="T38" fmla="*/ 242 w 253"/>
                                  <a:gd name="T39" fmla="*/ 373 h 384"/>
                                  <a:gd name="T40" fmla="*/ 230 w 253"/>
                                  <a:gd name="T41" fmla="*/ 382 h 384"/>
                                  <a:gd name="T42" fmla="*/ 215 w 253"/>
                                  <a:gd name="T43" fmla="*/ 384 h 384"/>
                                  <a:gd name="T44" fmla="*/ 198 w 253"/>
                                  <a:gd name="T45" fmla="*/ 382 h 384"/>
                                  <a:gd name="T46" fmla="*/ 186 w 253"/>
                                  <a:gd name="T47" fmla="*/ 373 h 384"/>
                                  <a:gd name="T48" fmla="*/ 178 w 253"/>
                                  <a:gd name="T49" fmla="*/ 361 h 384"/>
                                  <a:gd name="T50" fmla="*/ 175 w 253"/>
                                  <a:gd name="T51" fmla="*/ 346 h 384"/>
                                  <a:gd name="T52" fmla="*/ 175 w 253"/>
                                  <a:gd name="T53" fmla="*/ 227 h 384"/>
                                  <a:gd name="T54" fmla="*/ 173 w 253"/>
                                  <a:gd name="T55" fmla="*/ 208 h 384"/>
                                  <a:gd name="T56" fmla="*/ 167 w 253"/>
                                  <a:gd name="T57" fmla="*/ 191 h 384"/>
                                  <a:gd name="T58" fmla="*/ 157 w 253"/>
                                  <a:gd name="T59" fmla="*/ 180 h 384"/>
                                  <a:gd name="T60" fmla="*/ 145 w 253"/>
                                  <a:gd name="T61" fmla="*/ 173 h 384"/>
                                  <a:gd name="T62" fmla="*/ 128 w 253"/>
                                  <a:gd name="T63" fmla="*/ 170 h 384"/>
                                  <a:gd name="T64" fmla="*/ 112 w 253"/>
                                  <a:gd name="T65" fmla="*/ 173 h 384"/>
                                  <a:gd name="T66" fmla="*/ 98 w 253"/>
                                  <a:gd name="T67" fmla="*/ 180 h 384"/>
                                  <a:gd name="T68" fmla="*/ 87 w 253"/>
                                  <a:gd name="T69" fmla="*/ 191 h 384"/>
                                  <a:gd name="T70" fmla="*/ 81 w 253"/>
                                  <a:gd name="T71" fmla="*/ 208 h 384"/>
                                  <a:gd name="T72" fmla="*/ 79 w 253"/>
                                  <a:gd name="T73" fmla="*/ 227 h 384"/>
                                  <a:gd name="T74" fmla="*/ 79 w 253"/>
                                  <a:gd name="T75" fmla="*/ 346 h 384"/>
                                  <a:gd name="T76" fmla="*/ 76 w 253"/>
                                  <a:gd name="T77" fmla="*/ 361 h 384"/>
                                  <a:gd name="T78" fmla="*/ 68 w 253"/>
                                  <a:gd name="T79" fmla="*/ 373 h 384"/>
                                  <a:gd name="T80" fmla="*/ 55 w 253"/>
                                  <a:gd name="T81" fmla="*/ 382 h 384"/>
                                  <a:gd name="T82" fmla="*/ 40 w 253"/>
                                  <a:gd name="T83" fmla="*/ 384 h 384"/>
                                  <a:gd name="T84" fmla="*/ 24 w 253"/>
                                  <a:gd name="T85" fmla="*/ 382 h 384"/>
                                  <a:gd name="T86" fmla="*/ 11 w 253"/>
                                  <a:gd name="T87" fmla="*/ 373 h 384"/>
                                  <a:gd name="T88" fmla="*/ 3 w 253"/>
                                  <a:gd name="T89" fmla="*/ 361 h 384"/>
                                  <a:gd name="T90" fmla="*/ 0 w 253"/>
                                  <a:gd name="T91" fmla="*/ 346 h 384"/>
                                  <a:gd name="T92" fmla="*/ 0 w 253"/>
                                  <a:gd name="T93" fmla="*/ 40 h 384"/>
                                  <a:gd name="T94" fmla="*/ 3 w 253"/>
                                  <a:gd name="T95" fmla="*/ 25 h 384"/>
                                  <a:gd name="T96" fmla="*/ 11 w 253"/>
                                  <a:gd name="T97" fmla="*/ 13 h 384"/>
                                  <a:gd name="T98" fmla="*/ 24 w 253"/>
                                  <a:gd name="T99" fmla="*/ 5 h 384"/>
                                  <a:gd name="T100" fmla="*/ 40 w 253"/>
                                  <a:gd name="T101" fmla="*/ 0 h 38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53" h="384">
                                    <a:moveTo>
                                      <a:pt x="40" y="0"/>
                                    </a:moveTo>
                                    <a:lnTo>
                                      <a:pt x="55" y="5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76" y="25"/>
                                    </a:lnTo>
                                    <a:lnTo>
                                      <a:pt x="79" y="40"/>
                                    </a:lnTo>
                                    <a:lnTo>
                                      <a:pt x="79" y="144"/>
                                    </a:lnTo>
                                    <a:lnTo>
                                      <a:pt x="90" y="130"/>
                                    </a:lnTo>
                                    <a:lnTo>
                                      <a:pt x="103" y="118"/>
                                    </a:lnTo>
                                    <a:lnTo>
                                      <a:pt x="118" y="108"/>
                                    </a:lnTo>
                                    <a:lnTo>
                                      <a:pt x="138" y="101"/>
                                    </a:lnTo>
                                    <a:lnTo>
                                      <a:pt x="160" y="100"/>
                                    </a:lnTo>
                                    <a:lnTo>
                                      <a:pt x="187" y="103"/>
                                    </a:lnTo>
                                    <a:lnTo>
                                      <a:pt x="211" y="112"/>
                                    </a:lnTo>
                                    <a:lnTo>
                                      <a:pt x="228" y="127"/>
                                    </a:lnTo>
                                    <a:lnTo>
                                      <a:pt x="242" y="147"/>
                                    </a:lnTo>
                                    <a:lnTo>
                                      <a:pt x="250" y="173"/>
                                    </a:lnTo>
                                    <a:lnTo>
                                      <a:pt x="253" y="202"/>
                                    </a:lnTo>
                                    <a:lnTo>
                                      <a:pt x="253" y="346"/>
                                    </a:lnTo>
                                    <a:lnTo>
                                      <a:pt x="250" y="361"/>
                                    </a:lnTo>
                                    <a:lnTo>
                                      <a:pt x="242" y="373"/>
                                    </a:lnTo>
                                    <a:lnTo>
                                      <a:pt x="230" y="382"/>
                                    </a:lnTo>
                                    <a:lnTo>
                                      <a:pt x="215" y="384"/>
                                    </a:lnTo>
                                    <a:lnTo>
                                      <a:pt x="198" y="382"/>
                                    </a:lnTo>
                                    <a:lnTo>
                                      <a:pt x="186" y="373"/>
                                    </a:lnTo>
                                    <a:lnTo>
                                      <a:pt x="178" y="361"/>
                                    </a:lnTo>
                                    <a:lnTo>
                                      <a:pt x="175" y="346"/>
                                    </a:lnTo>
                                    <a:lnTo>
                                      <a:pt x="175" y="227"/>
                                    </a:lnTo>
                                    <a:lnTo>
                                      <a:pt x="173" y="208"/>
                                    </a:lnTo>
                                    <a:lnTo>
                                      <a:pt x="167" y="191"/>
                                    </a:lnTo>
                                    <a:lnTo>
                                      <a:pt x="157" y="180"/>
                                    </a:lnTo>
                                    <a:lnTo>
                                      <a:pt x="145" y="173"/>
                                    </a:lnTo>
                                    <a:lnTo>
                                      <a:pt x="128" y="170"/>
                                    </a:lnTo>
                                    <a:lnTo>
                                      <a:pt x="112" y="173"/>
                                    </a:lnTo>
                                    <a:lnTo>
                                      <a:pt x="98" y="180"/>
                                    </a:lnTo>
                                    <a:lnTo>
                                      <a:pt x="87" y="191"/>
                                    </a:lnTo>
                                    <a:lnTo>
                                      <a:pt x="81" y="208"/>
                                    </a:lnTo>
                                    <a:lnTo>
                                      <a:pt x="79" y="227"/>
                                    </a:lnTo>
                                    <a:lnTo>
                                      <a:pt x="79" y="346"/>
                                    </a:lnTo>
                                    <a:lnTo>
                                      <a:pt x="76" y="361"/>
                                    </a:lnTo>
                                    <a:lnTo>
                                      <a:pt x="68" y="373"/>
                                    </a:lnTo>
                                    <a:lnTo>
                                      <a:pt x="55" y="382"/>
                                    </a:lnTo>
                                    <a:lnTo>
                                      <a:pt x="40" y="384"/>
                                    </a:lnTo>
                                    <a:lnTo>
                                      <a:pt x="24" y="382"/>
                                    </a:lnTo>
                                    <a:lnTo>
                                      <a:pt x="11" y="373"/>
                                    </a:lnTo>
                                    <a:lnTo>
                                      <a:pt x="3" y="361"/>
                                    </a:lnTo>
                                    <a:lnTo>
                                      <a:pt x="0" y="346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3" y="25"/>
                                    </a:lnTo>
                                    <a:lnTo>
                                      <a:pt x="11" y="13"/>
                                    </a:lnTo>
                                    <a:lnTo>
                                      <a:pt x="24" y="5"/>
                                    </a:lnTo>
                                    <a:lnTo>
                                      <a:pt x="4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8" name="Freeform 1425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708274" y="31755"/>
                                <a:ext cx="419098" cy="577849"/>
                              </a:xfrm>
                              <a:custGeom>
                                <a:avLst/>
                                <a:gdLst>
                                  <a:gd name="T0" fmla="*/ 26 w 264"/>
                                  <a:gd name="T1" fmla="*/ 25 h 364"/>
                                  <a:gd name="T2" fmla="*/ 26 w 264"/>
                                  <a:gd name="T3" fmla="*/ 201 h 364"/>
                                  <a:gd name="T4" fmla="*/ 125 w 264"/>
                                  <a:gd name="T5" fmla="*/ 201 h 364"/>
                                  <a:gd name="T6" fmla="*/ 156 w 264"/>
                                  <a:gd name="T7" fmla="*/ 199 h 364"/>
                                  <a:gd name="T8" fmla="*/ 184 w 264"/>
                                  <a:gd name="T9" fmla="*/ 190 h 364"/>
                                  <a:gd name="T10" fmla="*/ 206 w 264"/>
                                  <a:gd name="T11" fmla="*/ 178 h 364"/>
                                  <a:gd name="T12" fmla="*/ 222 w 264"/>
                                  <a:gd name="T13" fmla="*/ 160 h 364"/>
                                  <a:gd name="T14" fmla="*/ 233 w 264"/>
                                  <a:gd name="T15" fmla="*/ 138 h 364"/>
                                  <a:gd name="T16" fmla="*/ 237 w 264"/>
                                  <a:gd name="T17" fmla="*/ 113 h 364"/>
                                  <a:gd name="T18" fmla="*/ 237 w 264"/>
                                  <a:gd name="T19" fmla="*/ 112 h 364"/>
                                  <a:gd name="T20" fmla="*/ 235 w 264"/>
                                  <a:gd name="T21" fmla="*/ 89 h 364"/>
                                  <a:gd name="T22" fmla="*/ 226 w 264"/>
                                  <a:gd name="T23" fmla="*/ 69 h 364"/>
                                  <a:gd name="T24" fmla="*/ 214 w 264"/>
                                  <a:gd name="T25" fmla="*/ 54 h 364"/>
                                  <a:gd name="T26" fmla="*/ 198 w 264"/>
                                  <a:gd name="T27" fmla="*/ 41 h 364"/>
                                  <a:gd name="T28" fmla="*/ 178 w 264"/>
                                  <a:gd name="T29" fmla="*/ 31 h 364"/>
                                  <a:gd name="T30" fmla="*/ 155 w 264"/>
                                  <a:gd name="T31" fmla="*/ 26 h 364"/>
                                  <a:gd name="T32" fmla="*/ 127 w 264"/>
                                  <a:gd name="T33" fmla="*/ 25 h 364"/>
                                  <a:gd name="T34" fmla="*/ 26 w 264"/>
                                  <a:gd name="T35" fmla="*/ 25 h 364"/>
                                  <a:gd name="T36" fmla="*/ 12 w 264"/>
                                  <a:gd name="T37" fmla="*/ 0 h 364"/>
                                  <a:gd name="T38" fmla="*/ 130 w 264"/>
                                  <a:gd name="T39" fmla="*/ 0 h 364"/>
                                  <a:gd name="T40" fmla="*/ 162 w 264"/>
                                  <a:gd name="T41" fmla="*/ 2 h 364"/>
                                  <a:gd name="T42" fmla="*/ 191 w 264"/>
                                  <a:gd name="T43" fmla="*/ 9 h 364"/>
                                  <a:gd name="T44" fmla="*/ 215 w 264"/>
                                  <a:gd name="T45" fmla="*/ 22 h 364"/>
                                  <a:gd name="T46" fmla="*/ 236 w 264"/>
                                  <a:gd name="T47" fmla="*/ 37 h 364"/>
                                  <a:gd name="T48" fmla="*/ 251 w 264"/>
                                  <a:gd name="T49" fmla="*/ 58 h 364"/>
                                  <a:gd name="T50" fmla="*/ 261 w 264"/>
                                  <a:gd name="T51" fmla="*/ 83 h 364"/>
                                  <a:gd name="T52" fmla="*/ 264 w 264"/>
                                  <a:gd name="T53" fmla="*/ 110 h 364"/>
                                  <a:gd name="T54" fmla="*/ 264 w 264"/>
                                  <a:gd name="T55" fmla="*/ 112 h 364"/>
                                  <a:gd name="T56" fmla="*/ 261 w 264"/>
                                  <a:gd name="T57" fmla="*/ 138 h 364"/>
                                  <a:gd name="T58" fmla="*/ 253 w 264"/>
                                  <a:gd name="T59" fmla="*/ 161 h 364"/>
                                  <a:gd name="T60" fmla="*/ 239 w 264"/>
                                  <a:gd name="T61" fmla="*/ 181 h 364"/>
                                  <a:gd name="T62" fmla="*/ 222 w 264"/>
                                  <a:gd name="T63" fmla="*/ 197 h 364"/>
                                  <a:gd name="T64" fmla="*/ 200 w 264"/>
                                  <a:gd name="T65" fmla="*/ 210 h 364"/>
                                  <a:gd name="T66" fmla="*/ 177 w 264"/>
                                  <a:gd name="T67" fmla="*/ 219 h 364"/>
                                  <a:gd name="T68" fmla="*/ 151 w 264"/>
                                  <a:gd name="T69" fmla="*/ 225 h 364"/>
                                  <a:gd name="T70" fmla="*/ 123 w 264"/>
                                  <a:gd name="T71" fmla="*/ 226 h 364"/>
                                  <a:gd name="T72" fmla="*/ 26 w 264"/>
                                  <a:gd name="T73" fmla="*/ 226 h 364"/>
                                  <a:gd name="T74" fmla="*/ 26 w 264"/>
                                  <a:gd name="T75" fmla="*/ 351 h 364"/>
                                  <a:gd name="T76" fmla="*/ 24 w 264"/>
                                  <a:gd name="T77" fmla="*/ 356 h 364"/>
                                  <a:gd name="T78" fmla="*/ 22 w 264"/>
                                  <a:gd name="T79" fmla="*/ 360 h 364"/>
                                  <a:gd name="T80" fmla="*/ 18 w 264"/>
                                  <a:gd name="T81" fmla="*/ 363 h 364"/>
                                  <a:gd name="T82" fmla="*/ 12 w 264"/>
                                  <a:gd name="T83" fmla="*/ 364 h 364"/>
                                  <a:gd name="T84" fmla="*/ 8 w 264"/>
                                  <a:gd name="T85" fmla="*/ 363 h 364"/>
                                  <a:gd name="T86" fmla="*/ 4 w 264"/>
                                  <a:gd name="T87" fmla="*/ 360 h 364"/>
                                  <a:gd name="T88" fmla="*/ 1 w 264"/>
                                  <a:gd name="T89" fmla="*/ 356 h 364"/>
                                  <a:gd name="T90" fmla="*/ 0 w 264"/>
                                  <a:gd name="T91" fmla="*/ 351 h 364"/>
                                  <a:gd name="T92" fmla="*/ 0 w 264"/>
                                  <a:gd name="T93" fmla="*/ 14 h 364"/>
                                  <a:gd name="T94" fmla="*/ 1 w 264"/>
                                  <a:gd name="T95" fmla="*/ 8 h 364"/>
                                  <a:gd name="T96" fmla="*/ 4 w 264"/>
                                  <a:gd name="T97" fmla="*/ 4 h 364"/>
                                  <a:gd name="T98" fmla="*/ 8 w 264"/>
                                  <a:gd name="T99" fmla="*/ 1 h 364"/>
                                  <a:gd name="T100" fmla="*/ 12 w 264"/>
                                  <a:gd name="T101" fmla="*/ 0 h 36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64" h="364">
                                    <a:moveTo>
                                      <a:pt x="26" y="25"/>
                                    </a:moveTo>
                                    <a:lnTo>
                                      <a:pt x="26" y="201"/>
                                    </a:lnTo>
                                    <a:lnTo>
                                      <a:pt x="125" y="201"/>
                                    </a:lnTo>
                                    <a:lnTo>
                                      <a:pt x="156" y="199"/>
                                    </a:lnTo>
                                    <a:lnTo>
                                      <a:pt x="184" y="190"/>
                                    </a:lnTo>
                                    <a:lnTo>
                                      <a:pt x="206" y="178"/>
                                    </a:lnTo>
                                    <a:lnTo>
                                      <a:pt x="222" y="160"/>
                                    </a:lnTo>
                                    <a:lnTo>
                                      <a:pt x="233" y="138"/>
                                    </a:lnTo>
                                    <a:lnTo>
                                      <a:pt x="237" y="113"/>
                                    </a:lnTo>
                                    <a:lnTo>
                                      <a:pt x="237" y="112"/>
                                    </a:lnTo>
                                    <a:lnTo>
                                      <a:pt x="235" y="89"/>
                                    </a:lnTo>
                                    <a:lnTo>
                                      <a:pt x="226" y="69"/>
                                    </a:lnTo>
                                    <a:lnTo>
                                      <a:pt x="214" y="54"/>
                                    </a:lnTo>
                                    <a:lnTo>
                                      <a:pt x="198" y="41"/>
                                    </a:lnTo>
                                    <a:lnTo>
                                      <a:pt x="178" y="31"/>
                                    </a:lnTo>
                                    <a:lnTo>
                                      <a:pt x="155" y="26"/>
                                    </a:lnTo>
                                    <a:lnTo>
                                      <a:pt x="127" y="25"/>
                                    </a:lnTo>
                                    <a:lnTo>
                                      <a:pt x="26" y="25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130" y="0"/>
                                    </a:lnTo>
                                    <a:lnTo>
                                      <a:pt x="162" y="2"/>
                                    </a:lnTo>
                                    <a:lnTo>
                                      <a:pt x="191" y="9"/>
                                    </a:lnTo>
                                    <a:lnTo>
                                      <a:pt x="215" y="22"/>
                                    </a:lnTo>
                                    <a:lnTo>
                                      <a:pt x="236" y="37"/>
                                    </a:lnTo>
                                    <a:lnTo>
                                      <a:pt x="251" y="58"/>
                                    </a:lnTo>
                                    <a:lnTo>
                                      <a:pt x="261" y="83"/>
                                    </a:lnTo>
                                    <a:lnTo>
                                      <a:pt x="264" y="110"/>
                                    </a:lnTo>
                                    <a:lnTo>
                                      <a:pt x="264" y="112"/>
                                    </a:lnTo>
                                    <a:lnTo>
                                      <a:pt x="261" y="138"/>
                                    </a:lnTo>
                                    <a:lnTo>
                                      <a:pt x="253" y="161"/>
                                    </a:lnTo>
                                    <a:lnTo>
                                      <a:pt x="239" y="181"/>
                                    </a:lnTo>
                                    <a:lnTo>
                                      <a:pt x="222" y="197"/>
                                    </a:lnTo>
                                    <a:lnTo>
                                      <a:pt x="200" y="210"/>
                                    </a:lnTo>
                                    <a:lnTo>
                                      <a:pt x="177" y="219"/>
                                    </a:lnTo>
                                    <a:lnTo>
                                      <a:pt x="151" y="225"/>
                                    </a:lnTo>
                                    <a:lnTo>
                                      <a:pt x="123" y="226"/>
                                    </a:lnTo>
                                    <a:lnTo>
                                      <a:pt x="26" y="226"/>
                                    </a:lnTo>
                                    <a:lnTo>
                                      <a:pt x="26" y="351"/>
                                    </a:lnTo>
                                    <a:lnTo>
                                      <a:pt x="24" y="356"/>
                                    </a:lnTo>
                                    <a:lnTo>
                                      <a:pt x="22" y="360"/>
                                    </a:lnTo>
                                    <a:lnTo>
                                      <a:pt x="18" y="363"/>
                                    </a:lnTo>
                                    <a:lnTo>
                                      <a:pt x="12" y="364"/>
                                    </a:lnTo>
                                    <a:lnTo>
                                      <a:pt x="8" y="363"/>
                                    </a:lnTo>
                                    <a:lnTo>
                                      <a:pt x="4" y="360"/>
                                    </a:lnTo>
                                    <a:lnTo>
                                      <a:pt x="1" y="356"/>
                                    </a:lnTo>
                                    <a:lnTo>
                                      <a:pt x="0" y="351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1" y="8"/>
                                    </a:lnTo>
                                    <a:lnTo>
                                      <a:pt x="4" y="4"/>
                                    </a:lnTo>
                                    <a:lnTo>
                                      <a:pt x="8" y="1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9" name="Freeform 1426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168646" y="180979"/>
                                <a:ext cx="358774" cy="434976"/>
                              </a:xfrm>
                              <a:custGeom>
                                <a:avLst/>
                                <a:gdLst>
                                  <a:gd name="T0" fmla="*/ 88 w 226"/>
                                  <a:gd name="T1" fmla="*/ 129 h 274"/>
                                  <a:gd name="T2" fmla="*/ 49 w 226"/>
                                  <a:gd name="T3" fmla="*/ 145 h 274"/>
                                  <a:gd name="T4" fmla="*/ 30 w 226"/>
                                  <a:gd name="T5" fmla="*/ 171 h 274"/>
                                  <a:gd name="T6" fmla="*/ 27 w 226"/>
                                  <a:gd name="T7" fmla="*/ 190 h 274"/>
                                  <a:gd name="T8" fmla="*/ 38 w 226"/>
                                  <a:gd name="T9" fmla="*/ 222 h 274"/>
                                  <a:gd name="T10" fmla="*/ 66 w 226"/>
                                  <a:gd name="T11" fmla="*/ 243 h 274"/>
                                  <a:gd name="T12" fmla="*/ 103 w 226"/>
                                  <a:gd name="T13" fmla="*/ 250 h 274"/>
                                  <a:gd name="T14" fmla="*/ 152 w 226"/>
                                  <a:gd name="T15" fmla="*/ 240 h 274"/>
                                  <a:gd name="T16" fmla="*/ 189 w 226"/>
                                  <a:gd name="T17" fmla="*/ 211 h 274"/>
                                  <a:gd name="T18" fmla="*/ 203 w 226"/>
                                  <a:gd name="T19" fmla="*/ 170 h 274"/>
                                  <a:gd name="T20" fmla="*/ 178 w 226"/>
                                  <a:gd name="T21" fmla="*/ 134 h 274"/>
                                  <a:gd name="T22" fmla="*/ 114 w 226"/>
                                  <a:gd name="T23" fmla="*/ 127 h 274"/>
                                  <a:gd name="T24" fmla="*/ 143 w 226"/>
                                  <a:gd name="T25" fmla="*/ 1 h 274"/>
                                  <a:gd name="T26" fmla="*/ 184 w 226"/>
                                  <a:gd name="T27" fmla="*/ 16 h 274"/>
                                  <a:gd name="T28" fmla="*/ 211 w 226"/>
                                  <a:gd name="T29" fmla="*/ 44 h 274"/>
                                  <a:gd name="T30" fmla="*/ 225 w 226"/>
                                  <a:gd name="T31" fmla="*/ 80 h 274"/>
                                  <a:gd name="T32" fmla="*/ 226 w 226"/>
                                  <a:gd name="T33" fmla="*/ 257 h 274"/>
                                  <a:gd name="T34" fmla="*/ 225 w 226"/>
                                  <a:gd name="T35" fmla="*/ 265 h 274"/>
                                  <a:gd name="T36" fmla="*/ 218 w 226"/>
                                  <a:gd name="T37" fmla="*/ 269 h 274"/>
                                  <a:gd name="T38" fmla="*/ 210 w 226"/>
                                  <a:gd name="T39" fmla="*/ 269 h 274"/>
                                  <a:gd name="T40" fmla="*/ 204 w 226"/>
                                  <a:gd name="T41" fmla="*/ 265 h 274"/>
                                  <a:gd name="T42" fmla="*/ 202 w 226"/>
                                  <a:gd name="T43" fmla="*/ 257 h 274"/>
                                  <a:gd name="T44" fmla="*/ 189 w 226"/>
                                  <a:gd name="T45" fmla="*/ 239 h 274"/>
                                  <a:gd name="T46" fmla="*/ 154 w 226"/>
                                  <a:gd name="T47" fmla="*/ 263 h 274"/>
                                  <a:gd name="T48" fmla="*/ 101 w 226"/>
                                  <a:gd name="T49" fmla="*/ 274 h 274"/>
                                  <a:gd name="T50" fmla="*/ 60 w 226"/>
                                  <a:gd name="T51" fmla="*/ 268 h 274"/>
                                  <a:gd name="T52" fmla="*/ 24 w 226"/>
                                  <a:gd name="T53" fmla="*/ 247 h 274"/>
                                  <a:gd name="T54" fmla="*/ 4 w 226"/>
                                  <a:gd name="T55" fmla="*/ 214 h 274"/>
                                  <a:gd name="T56" fmla="*/ 0 w 226"/>
                                  <a:gd name="T57" fmla="*/ 190 h 274"/>
                                  <a:gd name="T58" fmla="*/ 11 w 226"/>
                                  <a:gd name="T59" fmla="*/ 149 h 274"/>
                                  <a:gd name="T60" fmla="*/ 41 w 226"/>
                                  <a:gd name="T61" fmla="*/ 121 h 274"/>
                                  <a:gd name="T62" fmla="*/ 88 w 226"/>
                                  <a:gd name="T63" fmla="*/ 106 h 274"/>
                                  <a:gd name="T64" fmla="*/ 148 w 226"/>
                                  <a:gd name="T65" fmla="*/ 106 h 274"/>
                                  <a:gd name="T66" fmla="*/ 202 w 226"/>
                                  <a:gd name="T67" fmla="*/ 116 h 274"/>
                                  <a:gd name="T68" fmla="*/ 199 w 226"/>
                                  <a:gd name="T69" fmla="*/ 80 h 274"/>
                                  <a:gd name="T70" fmla="*/ 180 w 226"/>
                                  <a:gd name="T71" fmla="*/ 44 h 274"/>
                                  <a:gd name="T72" fmla="*/ 141 w 226"/>
                                  <a:gd name="T73" fmla="*/ 26 h 274"/>
                                  <a:gd name="T74" fmla="*/ 88 w 226"/>
                                  <a:gd name="T75" fmla="*/ 26 h 274"/>
                                  <a:gd name="T76" fmla="*/ 41 w 226"/>
                                  <a:gd name="T77" fmla="*/ 41 h 274"/>
                                  <a:gd name="T78" fmla="*/ 35 w 226"/>
                                  <a:gd name="T79" fmla="*/ 42 h 274"/>
                                  <a:gd name="T80" fmla="*/ 27 w 226"/>
                                  <a:gd name="T81" fmla="*/ 40 h 274"/>
                                  <a:gd name="T82" fmla="*/ 23 w 226"/>
                                  <a:gd name="T83" fmla="*/ 31 h 274"/>
                                  <a:gd name="T84" fmla="*/ 26 w 226"/>
                                  <a:gd name="T85" fmla="*/ 23 h 274"/>
                                  <a:gd name="T86" fmla="*/ 31 w 226"/>
                                  <a:gd name="T87" fmla="*/ 19 h 274"/>
                                  <a:gd name="T88" fmla="*/ 86 w 226"/>
                                  <a:gd name="T89" fmla="*/ 2 h 27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</a:cxnLst>
                                <a:rect l="0" t="0" r="r" b="b"/>
                                <a:pathLst>
                                  <a:path w="226" h="274">
                                    <a:moveTo>
                                      <a:pt x="114" y="127"/>
                                    </a:moveTo>
                                    <a:lnTo>
                                      <a:pt x="88" y="129"/>
                                    </a:lnTo>
                                    <a:lnTo>
                                      <a:pt x="67" y="135"/>
                                    </a:lnTo>
                                    <a:lnTo>
                                      <a:pt x="49" y="145"/>
                                    </a:lnTo>
                                    <a:lnTo>
                                      <a:pt x="37" y="156"/>
                                    </a:lnTo>
                                    <a:lnTo>
                                      <a:pt x="30" y="171"/>
                                    </a:lnTo>
                                    <a:lnTo>
                                      <a:pt x="27" y="189"/>
                                    </a:lnTo>
                                    <a:lnTo>
                                      <a:pt x="27" y="190"/>
                                    </a:lnTo>
                                    <a:lnTo>
                                      <a:pt x="30" y="207"/>
                                    </a:lnTo>
                                    <a:lnTo>
                                      <a:pt x="38" y="222"/>
                                    </a:lnTo>
                                    <a:lnTo>
                                      <a:pt x="51" y="234"/>
                                    </a:lnTo>
                                    <a:lnTo>
                                      <a:pt x="66" y="243"/>
                                    </a:lnTo>
                                    <a:lnTo>
                                      <a:pt x="84" y="248"/>
                                    </a:lnTo>
                                    <a:lnTo>
                                      <a:pt x="103" y="250"/>
                                    </a:lnTo>
                                    <a:lnTo>
                                      <a:pt x="129" y="247"/>
                                    </a:lnTo>
                                    <a:lnTo>
                                      <a:pt x="152" y="240"/>
                                    </a:lnTo>
                                    <a:lnTo>
                                      <a:pt x="173" y="228"/>
                                    </a:lnTo>
                                    <a:lnTo>
                                      <a:pt x="189" y="211"/>
                                    </a:lnTo>
                                    <a:lnTo>
                                      <a:pt x="199" y="192"/>
                                    </a:lnTo>
                                    <a:lnTo>
                                      <a:pt x="203" y="170"/>
                                    </a:lnTo>
                                    <a:lnTo>
                                      <a:pt x="203" y="139"/>
                                    </a:lnTo>
                                    <a:lnTo>
                                      <a:pt x="178" y="134"/>
                                    </a:lnTo>
                                    <a:lnTo>
                                      <a:pt x="148" y="129"/>
                                    </a:lnTo>
                                    <a:lnTo>
                                      <a:pt x="114" y="127"/>
                                    </a:lnTo>
                                    <a:close/>
                                    <a:moveTo>
                                      <a:pt x="116" y="0"/>
                                    </a:moveTo>
                                    <a:lnTo>
                                      <a:pt x="143" y="1"/>
                                    </a:lnTo>
                                    <a:lnTo>
                                      <a:pt x="165" y="7"/>
                                    </a:lnTo>
                                    <a:lnTo>
                                      <a:pt x="184" y="16"/>
                                    </a:lnTo>
                                    <a:lnTo>
                                      <a:pt x="200" y="29"/>
                                    </a:lnTo>
                                    <a:lnTo>
                                      <a:pt x="211" y="44"/>
                                    </a:lnTo>
                                    <a:lnTo>
                                      <a:pt x="220" y="60"/>
                                    </a:lnTo>
                                    <a:lnTo>
                                      <a:pt x="225" y="80"/>
                                    </a:lnTo>
                                    <a:lnTo>
                                      <a:pt x="226" y="103"/>
                                    </a:lnTo>
                                    <a:lnTo>
                                      <a:pt x="226" y="257"/>
                                    </a:lnTo>
                                    <a:lnTo>
                                      <a:pt x="226" y="261"/>
                                    </a:lnTo>
                                    <a:lnTo>
                                      <a:pt x="225" y="265"/>
                                    </a:lnTo>
                                    <a:lnTo>
                                      <a:pt x="222" y="268"/>
                                    </a:lnTo>
                                    <a:lnTo>
                                      <a:pt x="218" y="269"/>
                                    </a:lnTo>
                                    <a:lnTo>
                                      <a:pt x="214" y="270"/>
                                    </a:lnTo>
                                    <a:lnTo>
                                      <a:pt x="210" y="269"/>
                                    </a:lnTo>
                                    <a:lnTo>
                                      <a:pt x="207" y="268"/>
                                    </a:lnTo>
                                    <a:lnTo>
                                      <a:pt x="204" y="265"/>
                                    </a:lnTo>
                                    <a:lnTo>
                                      <a:pt x="203" y="261"/>
                                    </a:lnTo>
                                    <a:lnTo>
                                      <a:pt x="202" y="257"/>
                                    </a:lnTo>
                                    <a:lnTo>
                                      <a:pt x="202" y="223"/>
                                    </a:lnTo>
                                    <a:lnTo>
                                      <a:pt x="189" y="239"/>
                                    </a:lnTo>
                                    <a:lnTo>
                                      <a:pt x="173" y="252"/>
                                    </a:lnTo>
                                    <a:lnTo>
                                      <a:pt x="154" y="263"/>
                                    </a:lnTo>
                                    <a:lnTo>
                                      <a:pt x="130" y="272"/>
                                    </a:lnTo>
                                    <a:lnTo>
                                      <a:pt x="101" y="274"/>
                                    </a:lnTo>
                                    <a:lnTo>
                                      <a:pt x="81" y="272"/>
                                    </a:lnTo>
                                    <a:lnTo>
                                      <a:pt x="60" y="268"/>
                                    </a:lnTo>
                                    <a:lnTo>
                                      <a:pt x="41" y="259"/>
                                    </a:lnTo>
                                    <a:lnTo>
                                      <a:pt x="24" y="247"/>
                                    </a:lnTo>
                                    <a:lnTo>
                                      <a:pt x="12" y="232"/>
                                    </a:lnTo>
                                    <a:lnTo>
                                      <a:pt x="4" y="214"/>
                                    </a:lnTo>
                                    <a:lnTo>
                                      <a:pt x="0" y="192"/>
                                    </a:lnTo>
                                    <a:lnTo>
                                      <a:pt x="0" y="190"/>
                                    </a:lnTo>
                                    <a:lnTo>
                                      <a:pt x="2" y="168"/>
                                    </a:lnTo>
                                    <a:lnTo>
                                      <a:pt x="11" y="149"/>
                                    </a:lnTo>
                                    <a:lnTo>
                                      <a:pt x="24" y="134"/>
                                    </a:lnTo>
                                    <a:lnTo>
                                      <a:pt x="41" y="121"/>
                                    </a:lnTo>
                                    <a:lnTo>
                                      <a:pt x="63" y="112"/>
                                    </a:lnTo>
                                    <a:lnTo>
                                      <a:pt x="88" y="106"/>
                                    </a:lnTo>
                                    <a:lnTo>
                                      <a:pt x="115" y="105"/>
                                    </a:lnTo>
                                    <a:lnTo>
                                      <a:pt x="148" y="106"/>
                                    </a:lnTo>
                                    <a:lnTo>
                                      <a:pt x="177" y="110"/>
                                    </a:lnTo>
                                    <a:lnTo>
                                      <a:pt x="202" y="116"/>
                                    </a:lnTo>
                                    <a:lnTo>
                                      <a:pt x="202" y="105"/>
                                    </a:lnTo>
                                    <a:lnTo>
                                      <a:pt x="199" y="80"/>
                                    </a:lnTo>
                                    <a:lnTo>
                                      <a:pt x="192" y="59"/>
                                    </a:lnTo>
                                    <a:lnTo>
                                      <a:pt x="180" y="44"/>
                                    </a:lnTo>
                                    <a:lnTo>
                                      <a:pt x="162" y="33"/>
                                    </a:lnTo>
                                    <a:lnTo>
                                      <a:pt x="141" y="26"/>
                                    </a:lnTo>
                                    <a:lnTo>
                                      <a:pt x="115" y="23"/>
                                    </a:lnTo>
                                    <a:lnTo>
                                      <a:pt x="88" y="26"/>
                                    </a:lnTo>
                                    <a:lnTo>
                                      <a:pt x="63" y="31"/>
                                    </a:lnTo>
                                    <a:lnTo>
                                      <a:pt x="41" y="41"/>
                                    </a:lnTo>
                                    <a:lnTo>
                                      <a:pt x="38" y="42"/>
                                    </a:lnTo>
                                    <a:lnTo>
                                      <a:pt x="35" y="42"/>
                                    </a:lnTo>
                                    <a:lnTo>
                                      <a:pt x="31" y="41"/>
                                    </a:lnTo>
                                    <a:lnTo>
                                      <a:pt x="27" y="40"/>
                                    </a:lnTo>
                                    <a:lnTo>
                                      <a:pt x="24" y="36"/>
                                    </a:lnTo>
                                    <a:lnTo>
                                      <a:pt x="23" y="31"/>
                                    </a:lnTo>
                                    <a:lnTo>
                                      <a:pt x="24" y="26"/>
                                    </a:lnTo>
                                    <a:lnTo>
                                      <a:pt x="26" y="23"/>
                                    </a:lnTo>
                                    <a:lnTo>
                                      <a:pt x="29" y="20"/>
                                    </a:lnTo>
                                    <a:lnTo>
                                      <a:pt x="31" y="19"/>
                                    </a:lnTo>
                                    <a:lnTo>
                                      <a:pt x="57" y="9"/>
                                    </a:lnTo>
                                    <a:lnTo>
                                      <a:pt x="86" y="2"/>
                                    </a:lnTo>
                                    <a:lnTo>
                                      <a:pt x="11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0" name="Freeform 1427"/>
                            <wps:cNvSpPr>
                              <a:spLocks/>
                            </wps:cNvSpPr>
                            <wps:spPr bwMode="auto">
                              <a:xfrm>
                                <a:off x="3624260" y="180979"/>
                                <a:ext cx="228600" cy="428626"/>
                              </a:xfrm>
                              <a:custGeom>
                                <a:avLst/>
                                <a:gdLst>
                                  <a:gd name="T0" fmla="*/ 131 w 144"/>
                                  <a:gd name="T1" fmla="*/ 0 h 270"/>
                                  <a:gd name="T2" fmla="*/ 135 w 144"/>
                                  <a:gd name="T3" fmla="*/ 1 h 270"/>
                                  <a:gd name="T4" fmla="*/ 139 w 144"/>
                                  <a:gd name="T5" fmla="*/ 2 h 270"/>
                                  <a:gd name="T6" fmla="*/ 142 w 144"/>
                                  <a:gd name="T7" fmla="*/ 5 h 270"/>
                                  <a:gd name="T8" fmla="*/ 143 w 144"/>
                                  <a:gd name="T9" fmla="*/ 9 h 270"/>
                                  <a:gd name="T10" fmla="*/ 144 w 144"/>
                                  <a:gd name="T11" fmla="*/ 13 h 270"/>
                                  <a:gd name="T12" fmla="*/ 143 w 144"/>
                                  <a:gd name="T13" fmla="*/ 18 h 270"/>
                                  <a:gd name="T14" fmla="*/ 142 w 144"/>
                                  <a:gd name="T15" fmla="*/ 22 h 270"/>
                                  <a:gd name="T16" fmla="*/ 139 w 144"/>
                                  <a:gd name="T17" fmla="*/ 24 h 270"/>
                                  <a:gd name="T18" fmla="*/ 135 w 144"/>
                                  <a:gd name="T19" fmla="*/ 27 h 270"/>
                                  <a:gd name="T20" fmla="*/ 131 w 144"/>
                                  <a:gd name="T21" fmla="*/ 27 h 270"/>
                                  <a:gd name="T22" fmla="*/ 110 w 144"/>
                                  <a:gd name="T23" fmla="*/ 31 h 270"/>
                                  <a:gd name="T24" fmla="*/ 91 w 144"/>
                                  <a:gd name="T25" fmla="*/ 38 h 270"/>
                                  <a:gd name="T26" fmla="*/ 73 w 144"/>
                                  <a:gd name="T27" fmla="*/ 49 h 270"/>
                                  <a:gd name="T28" fmla="*/ 56 w 144"/>
                                  <a:gd name="T29" fmla="*/ 63 h 270"/>
                                  <a:gd name="T30" fmla="*/ 44 w 144"/>
                                  <a:gd name="T31" fmla="*/ 82 h 270"/>
                                  <a:gd name="T32" fmla="*/ 33 w 144"/>
                                  <a:gd name="T33" fmla="*/ 105 h 270"/>
                                  <a:gd name="T34" fmla="*/ 27 w 144"/>
                                  <a:gd name="T35" fmla="*/ 129 h 270"/>
                                  <a:gd name="T36" fmla="*/ 25 w 144"/>
                                  <a:gd name="T37" fmla="*/ 160 h 270"/>
                                  <a:gd name="T38" fmla="*/ 25 w 144"/>
                                  <a:gd name="T39" fmla="*/ 257 h 270"/>
                                  <a:gd name="T40" fmla="*/ 25 w 144"/>
                                  <a:gd name="T41" fmla="*/ 261 h 270"/>
                                  <a:gd name="T42" fmla="*/ 22 w 144"/>
                                  <a:gd name="T43" fmla="*/ 265 h 270"/>
                                  <a:gd name="T44" fmla="*/ 19 w 144"/>
                                  <a:gd name="T45" fmla="*/ 268 h 270"/>
                                  <a:gd name="T46" fmla="*/ 16 w 144"/>
                                  <a:gd name="T47" fmla="*/ 269 h 270"/>
                                  <a:gd name="T48" fmla="*/ 12 w 144"/>
                                  <a:gd name="T49" fmla="*/ 270 h 270"/>
                                  <a:gd name="T50" fmla="*/ 8 w 144"/>
                                  <a:gd name="T51" fmla="*/ 269 h 270"/>
                                  <a:gd name="T52" fmla="*/ 5 w 144"/>
                                  <a:gd name="T53" fmla="*/ 268 h 270"/>
                                  <a:gd name="T54" fmla="*/ 1 w 144"/>
                                  <a:gd name="T55" fmla="*/ 265 h 270"/>
                                  <a:gd name="T56" fmla="*/ 0 w 144"/>
                                  <a:gd name="T57" fmla="*/ 261 h 270"/>
                                  <a:gd name="T58" fmla="*/ 0 w 144"/>
                                  <a:gd name="T59" fmla="*/ 257 h 270"/>
                                  <a:gd name="T60" fmla="*/ 0 w 144"/>
                                  <a:gd name="T61" fmla="*/ 15 h 270"/>
                                  <a:gd name="T62" fmla="*/ 0 w 144"/>
                                  <a:gd name="T63" fmla="*/ 11 h 270"/>
                                  <a:gd name="T64" fmla="*/ 1 w 144"/>
                                  <a:gd name="T65" fmla="*/ 7 h 270"/>
                                  <a:gd name="T66" fmla="*/ 4 w 144"/>
                                  <a:gd name="T67" fmla="*/ 4 h 270"/>
                                  <a:gd name="T68" fmla="*/ 8 w 144"/>
                                  <a:gd name="T69" fmla="*/ 2 h 270"/>
                                  <a:gd name="T70" fmla="*/ 12 w 144"/>
                                  <a:gd name="T71" fmla="*/ 2 h 270"/>
                                  <a:gd name="T72" fmla="*/ 16 w 144"/>
                                  <a:gd name="T73" fmla="*/ 2 h 270"/>
                                  <a:gd name="T74" fmla="*/ 19 w 144"/>
                                  <a:gd name="T75" fmla="*/ 4 h 270"/>
                                  <a:gd name="T76" fmla="*/ 22 w 144"/>
                                  <a:gd name="T77" fmla="*/ 7 h 270"/>
                                  <a:gd name="T78" fmla="*/ 25 w 144"/>
                                  <a:gd name="T79" fmla="*/ 11 h 270"/>
                                  <a:gd name="T80" fmla="*/ 25 w 144"/>
                                  <a:gd name="T81" fmla="*/ 15 h 270"/>
                                  <a:gd name="T82" fmla="*/ 25 w 144"/>
                                  <a:gd name="T83" fmla="*/ 78 h 270"/>
                                  <a:gd name="T84" fmla="*/ 38 w 144"/>
                                  <a:gd name="T85" fmla="*/ 55 h 270"/>
                                  <a:gd name="T86" fmla="*/ 54 w 144"/>
                                  <a:gd name="T87" fmla="*/ 36 h 270"/>
                                  <a:gd name="T88" fmla="*/ 73 w 144"/>
                                  <a:gd name="T89" fmla="*/ 20 h 270"/>
                                  <a:gd name="T90" fmla="*/ 92 w 144"/>
                                  <a:gd name="T91" fmla="*/ 9 h 270"/>
                                  <a:gd name="T92" fmla="*/ 111 w 144"/>
                                  <a:gd name="T93" fmla="*/ 2 h 270"/>
                                  <a:gd name="T94" fmla="*/ 131 w 144"/>
                                  <a:gd name="T95" fmla="*/ 0 h 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</a:cxnLst>
                                <a:rect l="0" t="0" r="r" b="b"/>
                                <a:pathLst>
                                  <a:path w="144" h="270">
                                    <a:moveTo>
                                      <a:pt x="131" y="0"/>
                                    </a:moveTo>
                                    <a:lnTo>
                                      <a:pt x="135" y="1"/>
                                    </a:lnTo>
                                    <a:lnTo>
                                      <a:pt x="139" y="2"/>
                                    </a:lnTo>
                                    <a:lnTo>
                                      <a:pt x="142" y="5"/>
                                    </a:lnTo>
                                    <a:lnTo>
                                      <a:pt x="143" y="9"/>
                                    </a:lnTo>
                                    <a:lnTo>
                                      <a:pt x="144" y="13"/>
                                    </a:lnTo>
                                    <a:lnTo>
                                      <a:pt x="143" y="18"/>
                                    </a:lnTo>
                                    <a:lnTo>
                                      <a:pt x="142" y="22"/>
                                    </a:lnTo>
                                    <a:lnTo>
                                      <a:pt x="139" y="24"/>
                                    </a:lnTo>
                                    <a:lnTo>
                                      <a:pt x="135" y="27"/>
                                    </a:lnTo>
                                    <a:lnTo>
                                      <a:pt x="131" y="27"/>
                                    </a:lnTo>
                                    <a:lnTo>
                                      <a:pt x="110" y="31"/>
                                    </a:lnTo>
                                    <a:lnTo>
                                      <a:pt x="91" y="38"/>
                                    </a:lnTo>
                                    <a:lnTo>
                                      <a:pt x="73" y="49"/>
                                    </a:lnTo>
                                    <a:lnTo>
                                      <a:pt x="56" y="63"/>
                                    </a:lnTo>
                                    <a:lnTo>
                                      <a:pt x="44" y="82"/>
                                    </a:lnTo>
                                    <a:lnTo>
                                      <a:pt x="33" y="105"/>
                                    </a:lnTo>
                                    <a:lnTo>
                                      <a:pt x="27" y="129"/>
                                    </a:lnTo>
                                    <a:lnTo>
                                      <a:pt x="25" y="160"/>
                                    </a:lnTo>
                                    <a:lnTo>
                                      <a:pt x="25" y="257"/>
                                    </a:lnTo>
                                    <a:lnTo>
                                      <a:pt x="25" y="261"/>
                                    </a:lnTo>
                                    <a:lnTo>
                                      <a:pt x="22" y="265"/>
                                    </a:lnTo>
                                    <a:lnTo>
                                      <a:pt x="19" y="268"/>
                                    </a:lnTo>
                                    <a:lnTo>
                                      <a:pt x="16" y="269"/>
                                    </a:lnTo>
                                    <a:lnTo>
                                      <a:pt x="12" y="270"/>
                                    </a:lnTo>
                                    <a:lnTo>
                                      <a:pt x="8" y="269"/>
                                    </a:lnTo>
                                    <a:lnTo>
                                      <a:pt x="5" y="268"/>
                                    </a:lnTo>
                                    <a:lnTo>
                                      <a:pt x="1" y="265"/>
                                    </a:lnTo>
                                    <a:lnTo>
                                      <a:pt x="0" y="261"/>
                                    </a:lnTo>
                                    <a:lnTo>
                                      <a:pt x="0" y="257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1" y="7"/>
                                    </a:lnTo>
                                    <a:lnTo>
                                      <a:pt x="4" y="4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12" y="2"/>
                                    </a:lnTo>
                                    <a:lnTo>
                                      <a:pt x="16" y="2"/>
                                    </a:lnTo>
                                    <a:lnTo>
                                      <a:pt x="19" y="4"/>
                                    </a:lnTo>
                                    <a:lnTo>
                                      <a:pt x="22" y="7"/>
                                    </a:lnTo>
                                    <a:lnTo>
                                      <a:pt x="25" y="11"/>
                                    </a:lnTo>
                                    <a:lnTo>
                                      <a:pt x="25" y="15"/>
                                    </a:lnTo>
                                    <a:lnTo>
                                      <a:pt x="25" y="78"/>
                                    </a:lnTo>
                                    <a:lnTo>
                                      <a:pt x="38" y="55"/>
                                    </a:lnTo>
                                    <a:lnTo>
                                      <a:pt x="54" y="36"/>
                                    </a:lnTo>
                                    <a:lnTo>
                                      <a:pt x="73" y="20"/>
                                    </a:lnTo>
                                    <a:lnTo>
                                      <a:pt x="92" y="9"/>
                                    </a:lnTo>
                                    <a:lnTo>
                                      <a:pt x="111" y="2"/>
                                    </a:lnTo>
                                    <a:lnTo>
                                      <a:pt x="13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1" name="Freeform 1428"/>
                            <wps:cNvSpPr>
                              <a:spLocks/>
                            </wps:cNvSpPr>
                            <wps:spPr bwMode="auto">
                              <a:xfrm>
                                <a:off x="3908420" y="49219"/>
                                <a:ext cx="254000" cy="565149"/>
                              </a:xfrm>
                              <a:custGeom>
                                <a:avLst/>
                                <a:gdLst>
                                  <a:gd name="T0" fmla="*/ 53 w 160"/>
                                  <a:gd name="T1" fmla="*/ 0 h 356"/>
                                  <a:gd name="T2" fmla="*/ 57 w 160"/>
                                  <a:gd name="T3" fmla="*/ 1 h 356"/>
                                  <a:gd name="T4" fmla="*/ 61 w 160"/>
                                  <a:gd name="T5" fmla="*/ 4 h 356"/>
                                  <a:gd name="T6" fmla="*/ 64 w 160"/>
                                  <a:gd name="T7" fmla="*/ 8 h 356"/>
                                  <a:gd name="T8" fmla="*/ 66 w 160"/>
                                  <a:gd name="T9" fmla="*/ 14 h 356"/>
                                  <a:gd name="T10" fmla="*/ 66 w 160"/>
                                  <a:gd name="T11" fmla="*/ 87 h 356"/>
                                  <a:gd name="T12" fmla="*/ 148 w 160"/>
                                  <a:gd name="T13" fmla="*/ 87 h 356"/>
                                  <a:gd name="T14" fmla="*/ 152 w 160"/>
                                  <a:gd name="T15" fmla="*/ 88 h 356"/>
                                  <a:gd name="T16" fmla="*/ 156 w 160"/>
                                  <a:gd name="T17" fmla="*/ 91 h 356"/>
                                  <a:gd name="T18" fmla="*/ 159 w 160"/>
                                  <a:gd name="T19" fmla="*/ 94 h 356"/>
                                  <a:gd name="T20" fmla="*/ 160 w 160"/>
                                  <a:gd name="T21" fmla="*/ 99 h 356"/>
                                  <a:gd name="T22" fmla="*/ 159 w 160"/>
                                  <a:gd name="T23" fmla="*/ 103 h 356"/>
                                  <a:gd name="T24" fmla="*/ 156 w 160"/>
                                  <a:gd name="T25" fmla="*/ 106 h 356"/>
                                  <a:gd name="T26" fmla="*/ 152 w 160"/>
                                  <a:gd name="T27" fmla="*/ 109 h 356"/>
                                  <a:gd name="T28" fmla="*/ 148 w 160"/>
                                  <a:gd name="T29" fmla="*/ 110 h 356"/>
                                  <a:gd name="T30" fmla="*/ 66 w 160"/>
                                  <a:gd name="T31" fmla="*/ 110 h 356"/>
                                  <a:gd name="T32" fmla="*/ 66 w 160"/>
                                  <a:gd name="T33" fmla="*/ 280 h 356"/>
                                  <a:gd name="T34" fmla="*/ 67 w 160"/>
                                  <a:gd name="T35" fmla="*/ 297 h 356"/>
                                  <a:gd name="T36" fmla="*/ 72 w 160"/>
                                  <a:gd name="T37" fmla="*/ 311 h 356"/>
                                  <a:gd name="T38" fmla="*/ 81 w 160"/>
                                  <a:gd name="T39" fmla="*/ 320 h 356"/>
                                  <a:gd name="T40" fmla="*/ 92 w 160"/>
                                  <a:gd name="T41" fmla="*/ 327 h 356"/>
                                  <a:gd name="T42" fmla="*/ 104 w 160"/>
                                  <a:gd name="T43" fmla="*/ 330 h 356"/>
                                  <a:gd name="T44" fmla="*/ 118 w 160"/>
                                  <a:gd name="T45" fmla="*/ 331 h 356"/>
                                  <a:gd name="T46" fmla="*/ 133 w 160"/>
                                  <a:gd name="T47" fmla="*/ 330 h 356"/>
                                  <a:gd name="T48" fmla="*/ 143 w 160"/>
                                  <a:gd name="T49" fmla="*/ 328 h 356"/>
                                  <a:gd name="T50" fmla="*/ 148 w 160"/>
                                  <a:gd name="T51" fmla="*/ 327 h 356"/>
                                  <a:gd name="T52" fmla="*/ 152 w 160"/>
                                  <a:gd name="T53" fmla="*/ 327 h 356"/>
                                  <a:gd name="T54" fmla="*/ 156 w 160"/>
                                  <a:gd name="T55" fmla="*/ 330 h 356"/>
                                  <a:gd name="T56" fmla="*/ 159 w 160"/>
                                  <a:gd name="T57" fmla="*/ 334 h 356"/>
                                  <a:gd name="T58" fmla="*/ 159 w 160"/>
                                  <a:gd name="T59" fmla="*/ 338 h 356"/>
                                  <a:gd name="T60" fmla="*/ 159 w 160"/>
                                  <a:gd name="T61" fmla="*/ 341 h 356"/>
                                  <a:gd name="T62" fmla="*/ 158 w 160"/>
                                  <a:gd name="T63" fmla="*/ 345 h 356"/>
                                  <a:gd name="T64" fmla="*/ 155 w 160"/>
                                  <a:gd name="T65" fmla="*/ 346 h 356"/>
                                  <a:gd name="T66" fmla="*/ 151 w 160"/>
                                  <a:gd name="T67" fmla="*/ 349 h 356"/>
                                  <a:gd name="T68" fmla="*/ 134 w 160"/>
                                  <a:gd name="T69" fmla="*/ 353 h 356"/>
                                  <a:gd name="T70" fmla="*/ 114 w 160"/>
                                  <a:gd name="T71" fmla="*/ 356 h 356"/>
                                  <a:gd name="T72" fmla="*/ 94 w 160"/>
                                  <a:gd name="T73" fmla="*/ 353 h 356"/>
                                  <a:gd name="T74" fmla="*/ 77 w 160"/>
                                  <a:gd name="T75" fmla="*/ 348 h 356"/>
                                  <a:gd name="T76" fmla="*/ 61 w 160"/>
                                  <a:gd name="T77" fmla="*/ 338 h 356"/>
                                  <a:gd name="T78" fmla="*/ 50 w 160"/>
                                  <a:gd name="T79" fmla="*/ 324 h 356"/>
                                  <a:gd name="T80" fmla="*/ 44 w 160"/>
                                  <a:gd name="T81" fmla="*/ 306 h 356"/>
                                  <a:gd name="T82" fmla="*/ 41 w 160"/>
                                  <a:gd name="T83" fmla="*/ 283 h 356"/>
                                  <a:gd name="T84" fmla="*/ 41 w 160"/>
                                  <a:gd name="T85" fmla="*/ 110 h 356"/>
                                  <a:gd name="T86" fmla="*/ 12 w 160"/>
                                  <a:gd name="T87" fmla="*/ 110 h 356"/>
                                  <a:gd name="T88" fmla="*/ 8 w 160"/>
                                  <a:gd name="T89" fmla="*/ 109 h 356"/>
                                  <a:gd name="T90" fmla="*/ 4 w 160"/>
                                  <a:gd name="T91" fmla="*/ 106 h 356"/>
                                  <a:gd name="T92" fmla="*/ 1 w 160"/>
                                  <a:gd name="T93" fmla="*/ 103 h 356"/>
                                  <a:gd name="T94" fmla="*/ 0 w 160"/>
                                  <a:gd name="T95" fmla="*/ 98 h 356"/>
                                  <a:gd name="T96" fmla="*/ 1 w 160"/>
                                  <a:gd name="T97" fmla="*/ 94 h 356"/>
                                  <a:gd name="T98" fmla="*/ 4 w 160"/>
                                  <a:gd name="T99" fmla="*/ 91 h 356"/>
                                  <a:gd name="T100" fmla="*/ 8 w 160"/>
                                  <a:gd name="T101" fmla="*/ 88 h 356"/>
                                  <a:gd name="T102" fmla="*/ 12 w 160"/>
                                  <a:gd name="T103" fmla="*/ 87 h 356"/>
                                  <a:gd name="T104" fmla="*/ 41 w 160"/>
                                  <a:gd name="T105" fmla="*/ 87 h 356"/>
                                  <a:gd name="T106" fmla="*/ 41 w 160"/>
                                  <a:gd name="T107" fmla="*/ 14 h 356"/>
                                  <a:gd name="T108" fmla="*/ 41 w 160"/>
                                  <a:gd name="T109" fmla="*/ 9 h 356"/>
                                  <a:gd name="T110" fmla="*/ 42 w 160"/>
                                  <a:gd name="T111" fmla="*/ 5 h 356"/>
                                  <a:gd name="T112" fmla="*/ 45 w 160"/>
                                  <a:gd name="T113" fmla="*/ 3 h 356"/>
                                  <a:gd name="T114" fmla="*/ 49 w 160"/>
                                  <a:gd name="T115" fmla="*/ 1 h 356"/>
                                  <a:gd name="T116" fmla="*/ 53 w 160"/>
                                  <a:gd name="T117" fmla="*/ 0 h 3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</a:cxnLst>
                                <a:rect l="0" t="0" r="r" b="b"/>
                                <a:pathLst>
                                  <a:path w="160" h="356">
                                    <a:moveTo>
                                      <a:pt x="53" y="0"/>
                                    </a:moveTo>
                                    <a:lnTo>
                                      <a:pt x="57" y="1"/>
                                    </a:lnTo>
                                    <a:lnTo>
                                      <a:pt x="61" y="4"/>
                                    </a:lnTo>
                                    <a:lnTo>
                                      <a:pt x="64" y="8"/>
                                    </a:lnTo>
                                    <a:lnTo>
                                      <a:pt x="66" y="14"/>
                                    </a:lnTo>
                                    <a:lnTo>
                                      <a:pt x="66" y="87"/>
                                    </a:lnTo>
                                    <a:lnTo>
                                      <a:pt x="148" y="87"/>
                                    </a:lnTo>
                                    <a:lnTo>
                                      <a:pt x="152" y="88"/>
                                    </a:lnTo>
                                    <a:lnTo>
                                      <a:pt x="156" y="91"/>
                                    </a:lnTo>
                                    <a:lnTo>
                                      <a:pt x="159" y="94"/>
                                    </a:lnTo>
                                    <a:lnTo>
                                      <a:pt x="160" y="99"/>
                                    </a:lnTo>
                                    <a:lnTo>
                                      <a:pt x="159" y="103"/>
                                    </a:lnTo>
                                    <a:lnTo>
                                      <a:pt x="156" y="106"/>
                                    </a:lnTo>
                                    <a:lnTo>
                                      <a:pt x="152" y="109"/>
                                    </a:lnTo>
                                    <a:lnTo>
                                      <a:pt x="148" y="110"/>
                                    </a:lnTo>
                                    <a:lnTo>
                                      <a:pt x="66" y="110"/>
                                    </a:lnTo>
                                    <a:lnTo>
                                      <a:pt x="66" y="280"/>
                                    </a:lnTo>
                                    <a:lnTo>
                                      <a:pt x="67" y="297"/>
                                    </a:lnTo>
                                    <a:lnTo>
                                      <a:pt x="72" y="311"/>
                                    </a:lnTo>
                                    <a:lnTo>
                                      <a:pt x="81" y="320"/>
                                    </a:lnTo>
                                    <a:lnTo>
                                      <a:pt x="92" y="327"/>
                                    </a:lnTo>
                                    <a:lnTo>
                                      <a:pt x="104" y="330"/>
                                    </a:lnTo>
                                    <a:lnTo>
                                      <a:pt x="118" y="331"/>
                                    </a:lnTo>
                                    <a:lnTo>
                                      <a:pt x="133" y="330"/>
                                    </a:lnTo>
                                    <a:lnTo>
                                      <a:pt x="143" y="328"/>
                                    </a:lnTo>
                                    <a:lnTo>
                                      <a:pt x="148" y="327"/>
                                    </a:lnTo>
                                    <a:lnTo>
                                      <a:pt x="152" y="327"/>
                                    </a:lnTo>
                                    <a:lnTo>
                                      <a:pt x="156" y="330"/>
                                    </a:lnTo>
                                    <a:lnTo>
                                      <a:pt x="159" y="334"/>
                                    </a:lnTo>
                                    <a:lnTo>
                                      <a:pt x="159" y="338"/>
                                    </a:lnTo>
                                    <a:lnTo>
                                      <a:pt x="159" y="341"/>
                                    </a:lnTo>
                                    <a:lnTo>
                                      <a:pt x="158" y="345"/>
                                    </a:lnTo>
                                    <a:lnTo>
                                      <a:pt x="155" y="346"/>
                                    </a:lnTo>
                                    <a:lnTo>
                                      <a:pt x="151" y="349"/>
                                    </a:lnTo>
                                    <a:lnTo>
                                      <a:pt x="134" y="353"/>
                                    </a:lnTo>
                                    <a:lnTo>
                                      <a:pt x="114" y="356"/>
                                    </a:lnTo>
                                    <a:lnTo>
                                      <a:pt x="94" y="353"/>
                                    </a:lnTo>
                                    <a:lnTo>
                                      <a:pt x="77" y="348"/>
                                    </a:lnTo>
                                    <a:lnTo>
                                      <a:pt x="61" y="338"/>
                                    </a:lnTo>
                                    <a:lnTo>
                                      <a:pt x="50" y="324"/>
                                    </a:lnTo>
                                    <a:lnTo>
                                      <a:pt x="44" y="306"/>
                                    </a:lnTo>
                                    <a:lnTo>
                                      <a:pt x="41" y="283"/>
                                    </a:lnTo>
                                    <a:lnTo>
                                      <a:pt x="41" y="110"/>
                                    </a:lnTo>
                                    <a:lnTo>
                                      <a:pt x="12" y="110"/>
                                    </a:lnTo>
                                    <a:lnTo>
                                      <a:pt x="8" y="109"/>
                                    </a:lnTo>
                                    <a:lnTo>
                                      <a:pt x="4" y="106"/>
                                    </a:lnTo>
                                    <a:lnTo>
                                      <a:pt x="1" y="103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1" y="94"/>
                                    </a:lnTo>
                                    <a:lnTo>
                                      <a:pt x="4" y="91"/>
                                    </a:lnTo>
                                    <a:lnTo>
                                      <a:pt x="8" y="88"/>
                                    </a:lnTo>
                                    <a:lnTo>
                                      <a:pt x="12" y="87"/>
                                    </a:lnTo>
                                    <a:lnTo>
                                      <a:pt x="41" y="87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41" y="9"/>
                                    </a:lnTo>
                                    <a:lnTo>
                                      <a:pt x="42" y="5"/>
                                    </a:lnTo>
                                    <a:lnTo>
                                      <a:pt x="45" y="3"/>
                                    </a:lnTo>
                                    <a:lnTo>
                                      <a:pt x="49" y="1"/>
                                    </a:lnTo>
                                    <a:lnTo>
                                      <a:pt x="5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2" name="Freeform 1429"/>
                            <wps:cNvSpPr>
                              <a:spLocks/>
                            </wps:cNvSpPr>
                            <wps:spPr bwMode="auto">
                              <a:xfrm>
                                <a:off x="4241798" y="177806"/>
                                <a:ext cx="355600" cy="431798"/>
                              </a:xfrm>
                              <a:custGeom>
                                <a:avLst/>
                                <a:gdLst>
                                  <a:gd name="T0" fmla="*/ 120 w 224"/>
                                  <a:gd name="T1" fmla="*/ 0 h 272"/>
                                  <a:gd name="T2" fmla="*/ 146 w 224"/>
                                  <a:gd name="T3" fmla="*/ 3 h 272"/>
                                  <a:gd name="T4" fmla="*/ 169 w 224"/>
                                  <a:gd name="T5" fmla="*/ 10 h 272"/>
                                  <a:gd name="T6" fmla="*/ 188 w 224"/>
                                  <a:gd name="T7" fmla="*/ 22 h 272"/>
                                  <a:gd name="T8" fmla="*/ 203 w 224"/>
                                  <a:gd name="T9" fmla="*/ 39 h 272"/>
                                  <a:gd name="T10" fmla="*/ 216 w 224"/>
                                  <a:gd name="T11" fmla="*/ 60 h 272"/>
                                  <a:gd name="T12" fmla="*/ 223 w 224"/>
                                  <a:gd name="T13" fmla="*/ 83 h 272"/>
                                  <a:gd name="T14" fmla="*/ 224 w 224"/>
                                  <a:gd name="T15" fmla="*/ 108 h 272"/>
                                  <a:gd name="T16" fmla="*/ 224 w 224"/>
                                  <a:gd name="T17" fmla="*/ 259 h 272"/>
                                  <a:gd name="T18" fmla="*/ 224 w 224"/>
                                  <a:gd name="T19" fmla="*/ 263 h 272"/>
                                  <a:gd name="T20" fmla="*/ 223 w 224"/>
                                  <a:gd name="T21" fmla="*/ 267 h 272"/>
                                  <a:gd name="T22" fmla="*/ 220 w 224"/>
                                  <a:gd name="T23" fmla="*/ 270 h 272"/>
                                  <a:gd name="T24" fmla="*/ 216 w 224"/>
                                  <a:gd name="T25" fmla="*/ 271 h 272"/>
                                  <a:gd name="T26" fmla="*/ 212 w 224"/>
                                  <a:gd name="T27" fmla="*/ 272 h 272"/>
                                  <a:gd name="T28" fmla="*/ 207 w 224"/>
                                  <a:gd name="T29" fmla="*/ 271 h 272"/>
                                  <a:gd name="T30" fmla="*/ 205 w 224"/>
                                  <a:gd name="T31" fmla="*/ 270 h 272"/>
                                  <a:gd name="T32" fmla="*/ 202 w 224"/>
                                  <a:gd name="T33" fmla="*/ 267 h 272"/>
                                  <a:gd name="T34" fmla="*/ 199 w 224"/>
                                  <a:gd name="T35" fmla="*/ 263 h 272"/>
                                  <a:gd name="T36" fmla="*/ 199 w 224"/>
                                  <a:gd name="T37" fmla="*/ 259 h 272"/>
                                  <a:gd name="T38" fmla="*/ 199 w 224"/>
                                  <a:gd name="T39" fmla="*/ 114 h 272"/>
                                  <a:gd name="T40" fmla="*/ 196 w 224"/>
                                  <a:gd name="T41" fmla="*/ 87 h 272"/>
                                  <a:gd name="T42" fmla="*/ 190 w 224"/>
                                  <a:gd name="T43" fmla="*/ 65 h 272"/>
                                  <a:gd name="T44" fmla="*/ 177 w 224"/>
                                  <a:gd name="T45" fmla="*/ 47 h 272"/>
                                  <a:gd name="T46" fmla="*/ 161 w 224"/>
                                  <a:gd name="T47" fmla="*/ 35 h 272"/>
                                  <a:gd name="T48" fmla="*/ 140 w 224"/>
                                  <a:gd name="T49" fmla="*/ 26 h 272"/>
                                  <a:gd name="T50" fmla="*/ 115 w 224"/>
                                  <a:gd name="T51" fmla="*/ 22 h 272"/>
                                  <a:gd name="T52" fmla="*/ 91 w 224"/>
                                  <a:gd name="T53" fmla="*/ 26 h 272"/>
                                  <a:gd name="T54" fmla="*/ 69 w 224"/>
                                  <a:gd name="T55" fmla="*/ 35 h 272"/>
                                  <a:gd name="T56" fmla="*/ 51 w 224"/>
                                  <a:gd name="T57" fmla="*/ 50 h 272"/>
                                  <a:gd name="T58" fmla="*/ 37 w 224"/>
                                  <a:gd name="T59" fmla="*/ 68 h 272"/>
                                  <a:gd name="T60" fmla="*/ 27 w 224"/>
                                  <a:gd name="T61" fmla="*/ 91 h 272"/>
                                  <a:gd name="T62" fmla="*/ 25 w 224"/>
                                  <a:gd name="T63" fmla="*/ 118 h 272"/>
                                  <a:gd name="T64" fmla="*/ 25 w 224"/>
                                  <a:gd name="T65" fmla="*/ 259 h 272"/>
                                  <a:gd name="T66" fmla="*/ 23 w 224"/>
                                  <a:gd name="T67" fmla="*/ 263 h 272"/>
                                  <a:gd name="T68" fmla="*/ 22 w 224"/>
                                  <a:gd name="T69" fmla="*/ 267 h 272"/>
                                  <a:gd name="T70" fmla="*/ 19 w 224"/>
                                  <a:gd name="T71" fmla="*/ 270 h 272"/>
                                  <a:gd name="T72" fmla="*/ 16 w 224"/>
                                  <a:gd name="T73" fmla="*/ 271 h 272"/>
                                  <a:gd name="T74" fmla="*/ 12 w 224"/>
                                  <a:gd name="T75" fmla="*/ 272 h 272"/>
                                  <a:gd name="T76" fmla="*/ 8 w 224"/>
                                  <a:gd name="T77" fmla="*/ 271 h 272"/>
                                  <a:gd name="T78" fmla="*/ 4 w 224"/>
                                  <a:gd name="T79" fmla="*/ 270 h 272"/>
                                  <a:gd name="T80" fmla="*/ 1 w 224"/>
                                  <a:gd name="T81" fmla="*/ 267 h 272"/>
                                  <a:gd name="T82" fmla="*/ 0 w 224"/>
                                  <a:gd name="T83" fmla="*/ 263 h 272"/>
                                  <a:gd name="T84" fmla="*/ 0 w 224"/>
                                  <a:gd name="T85" fmla="*/ 259 h 272"/>
                                  <a:gd name="T86" fmla="*/ 0 w 224"/>
                                  <a:gd name="T87" fmla="*/ 17 h 272"/>
                                  <a:gd name="T88" fmla="*/ 0 w 224"/>
                                  <a:gd name="T89" fmla="*/ 13 h 272"/>
                                  <a:gd name="T90" fmla="*/ 1 w 224"/>
                                  <a:gd name="T91" fmla="*/ 9 h 272"/>
                                  <a:gd name="T92" fmla="*/ 4 w 224"/>
                                  <a:gd name="T93" fmla="*/ 6 h 272"/>
                                  <a:gd name="T94" fmla="*/ 8 w 224"/>
                                  <a:gd name="T95" fmla="*/ 4 h 272"/>
                                  <a:gd name="T96" fmla="*/ 12 w 224"/>
                                  <a:gd name="T97" fmla="*/ 4 h 272"/>
                                  <a:gd name="T98" fmla="*/ 16 w 224"/>
                                  <a:gd name="T99" fmla="*/ 4 h 272"/>
                                  <a:gd name="T100" fmla="*/ 19 w 224"/>
                                  <a:gd name="T101" fmla="*/ 6 h 272"/>
                                  <a:gd name="T102" fmla="*/ 22 w 224"/>
                                  <a:gd name="T103" fmla="*/ 9 h 272"/>
                                  <a:gd name="T104" fmla="*/ 23 w 224"/>
                                  <a:gd name="T105" fmla="*/ 13 h 272"/>
                                  <a:gd name="T106" fmla="*/ 25 w 224"/>
                                  <a:gd name="T107" fmla="*/ 17 h 272"/>
                                  <a:gd name="T108" fmla="*/ 25 w 224"/>
                                  <a:gd name="T109" fmla="*/ 55 h 272"/>
                                  <a:gd name="T110" fmla="*/ 37 w 224"/>
                                  <a:gd name="T111" fmla="*/ 38 h 272"/>
                                  <a:gd name="T112" fmla="*/ 52 w 224"/>
                                  <a:gd name="T113" fmla="*/ 22 h 272"/>
                                  <a:gd name="T114" fmla="*/ 70 w 224"/>
                                  <a:gd name="T115" fmla="*/ 10 h 272"/>
                                  <a:gd name="T116" fmla="*/ 93 w 224"/>
                                  <a:gd name="T117" fmla="*/ 3 h 272"/>
                                  <a:gd name="T118" fmla="*/ 120 w 224"/>
                                  <a:gd name="T119" fmla="*/ 0 h 27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224" h="272">
                                    <a:moveTo>
                                      <a:pt x="120" y="0"/>
                                    </a:moveTo>
                                    <a:lnTo>
                                      <a:pt x="146" y="3"/>
                                    </a:lnTo>
                                    <a:lnTo>
                                      <a:pt x="169" y="10"/>
                                    </a:lnTo>
                                    <a:lnTo>
                                      <a:pt x="188" y="22"/>
                                    </a:lnTo>
                                    <a:lnTo>
                                      <a:pt x="203" y="39"/>
                                    </a:lnTo>
                                    <a:lnTo>
                                      <a:pt x="216" y="60"/>
                                    </a:lnTo>
                                    <a:lnTo>
                                      <a:pt x="223" y="83"/>
                                    </a:lnTo>
                                    <a:lnTo>
                                      <a:pt x="224" y="108"/>
                                    </a:lnTo>
                                    <a:lnTo>
                                      <a:pt x="224" y="259"/>
                                    </a:lnTo>
                                    <a:lnTo>
                                      <a:pt x="224" y="263"/>
                                    </a:lnTo>
                                    <a:lnTo>
                                      <a:pt x="223" y="267"/>
                                    </a:lnTo>
                                    <a:lnTo>
                                      <a:pt x="220" y="270"/>
                                    </a:lnTo>
                                    <a:lnTo>
                                      <a:pt x="216" y="271"/>
                                    </a:lnTo>
                                    <a:lnTo>
                                      <a:pt x="212" y="272"/>
                                    </a:lnTo>
                                    <a:lnTo>
                                      <a:pt x="207" y="271"/>
                                    </a:lnTo>
                                    <a:lnTo>
                                      <a:pt x="205" y="270"/>
                                    </a:lnTo>
                                    <a:lnTo>
                                      <a:pt x="202" y="267"/>
                                    </a:lnTo>
                                    <a:lnTo>
                                      <a:pt x="199" y="263"/>
                                    </a:lnTo>
                                    <a:lnTo>
                                      <a:pt x="199" y="259"/>
                                    </a:lnTo>
                                    <a:lnTo>
                                      <a:pt x="199" y="114"/>
                                    </a:lnTo>
                                    <a:lnTo>
                                      <a:pt x="196" y="87"/>
                                    </a:lnTo>
                                    <a:lnTo>
                                      <a:pt x="190" y="65"/>
                                    </a:lnTo>
                                    <a:lnTo>
                                      <a:pt x="177" y="47"/>
                                    </a:lnTo>
                                    <a:lnTo>
                                      <a:pt x="161" y="35"/>
                                    </a:lnTo>
                                    <a:lnTo>
                                      <a:pt x="140" y="26"/>
                                    </a:lnTo>
                                    <a:lnTo>
                                      <a:pt x="115" y="22"/>
                                    </a:lnTo>
                                    <a:lnTo>
                                      <a:pt x="91" y="26"/>
                                    </a:lnTo>
                                    <a:lnTo>
                                      <a:pt x="69" y="35"/>
                                    </a:lnTo>
                                    <a:lnTo>
                                      <a:pt x="51" y="50"/>
                                    </a:lnTo>
                                    <a:lnTo>
                                      <a:pt x="37" y="68"/>
                                    </a:lnTo>
                                    <a:lnTo>
                                      <a:pt x="27" y="91"/>
                                    </a:lnTo>
                                    <a:lnTo>
                                      <a:pt x="25" y="118"/>
                                    </a:lnTo>
                                    <a:lnTo>
                                      <a:pt x="25" y="259"/>
                                    </a:lnTo>
                                    <a:lnTo>
                                      <a:pt x="23" y="263"/>
                                    </a:lnTo>
                                    <a:lnTo>
                                      <a:pt x="22" y="267"/>
                                    </a:lnTo>
                                    <a:lnTo>
                                      <a:pt x="19" y="270"/>
                                    </a:lnTo>
                                    <a:lnTo>
                                      <a:pt x="16" y="271"/>
                                    </a:lnTo>
                                    <a:lnTo>
                                      <a:pt x="12" y="272"/>
                                    </a:lnTo>
                                    <a:lnTo>
                                      <a:pt x="8" y="271"/>
                                    </a:lnTo>
                                    <a:lnTo>
                                      <a:pt x="4" y="270"/>
                                    </a:lnTo>
                                    <a:lnTo>
                                      <a:pt x="1" y="267"/>
                                    </a:lnTo>
                                    <a:lnTo>
                                      <a:pt x="0" y="263"/>
                                    </a:lnTo>
                                    <a:lnTo>
                                      <a:pt x="0" y="259"/>
                                    </a:lnTo>
                                    <a:lnTo>
                                      <a:pt x="0" y="17"/>
                                    </a:lnTo>
                                    <a:lnTo>
                                      <a:pt x="0" y="13"/>
                                    </a:lnTo>
                                    <a:lnTo>
                                      <a:pt x="1" y="9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8" y="4"/>
                                    </a:lnTo>
                                    <a:lnTo>
                                      <a:pt x="12" y="4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19" y="6"/>
                                    </a:lnTo>
                                    <a:lnTo>
                                      <a:pt x="22" y="9"/>
                                    </a:lnTo>
                                    <a:lnTo>
                                      <a:pt x="23" y="13"/>
                                    </a:lnTo>
                                    <a:lnTo>
                                      <a:pt x="25" y="17"/>
                                    </a:lnTo>
                                    <a:lnTo>
                                      <a:pt x="25" y="55"/>
                                    </a:lnTo>
                                    <a:lnTo>
                                      <a:pt x="37" y="38"/>
                                    </a:lnTo>
                                    <a:lnTo>
                                      <a:pt x="52" y="22"/>
                                    </a:lnTo>
                                    <a:lnTo>
                                      <a:pt x="70" y="10"/>
                                    </a:lnTo>
                                    <a:lnTo>
                                      <a:pt x="93" y="3"/>
                                    </a:lnTo>
                                    <a:lnTo>
                                      <a:pt x="1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3" name="Freeform 143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679945" y="177806"/>
                                <a:ext cx="388937" cy="438149"/>
                              </a:xfrm>
                              <a:custGeom>
                                <a:avLst/>
                                <a:gdLst>
                                  <a:gd name="T0" fmla="*/ 99 w 245"/>
                                  <a:gd name="T1" fmla="*/ 26 h 276"/>
                                  <a:gd name="T2" fmla="*/ 58 w 245"/>
                                  <a:gd name="T3" fmla="*/ 53 h 276"/>
                                  <a:gd name="T4" fmla="*/ 32 w 245"/>
                                  <a:gd name="T5" fmla="*/ 97 h 276"/>
                                  <a:gd name="T6" fmla="*/ 219 w 245"/>
                                  <a:gd name="T7" fmla="*/ 126 h 276"/>
                                  <a:gd name="T8" fmla="*/ 209 w 245"/>
                                  <a:gd name="T9" fmla="*/ 82 h 276"/>
                                  <a:gd name="T10" fmla="*/ 186 w 245"/>
                                  <a:gd name="T11" fmla="*/ 46 h 276"/>
                                  <a:gd name="T12" fmla="*/ 147 w 245"/>
                                  <a:gd name="T13" fmla="*/ 26 h 276"/>
                                  <a:gd name="T14" fmla="*/ 125 w 245"/>
                                  <a:gd name="T15" fmla="*/ 0 h 276"/>
                                  <a:gd name="T16" fmla="*/ 182 w 245"/>
                                  <a:gd name="T17" fmla="*/ 14 h 276"/>
                                  <a:gd name="T18" fmla="*/ 222 w 245"/>
                                  <a:gd name="T19" fmla="*/ 51 h 276"/>
                                  <a:gd name="T20" fmla="*/ 242 w 245"/>
                                  <a:gd name="T21" fmla="*/ 105 h 276"/>
                                  <a:gd name="T22" fmla="*/ 245 w 245"/>
                                  <a:gd name="T23" fmla="*/ 141 h 276"/>
                                  <a:gd name="T24" fmla="*/ 238 w 245"/>
                                  <a:gd name="T25" fmla="*/ 147 h 276"/>
                                  <a:gd name="T26" fmla="*/ 28 w 245"/>
                                  <a:gd name="T27" fmla="*/ 148 h 276"/>
                                  <a:gd name="T28" fmla="*/ 40 w 245"/>
                                  <a:gd name="T29" fmla="*/ 198 h 276"/>
                                  <a:gd name="T30" fmla="*/ 69 w 245"/>
                                  <a:gd name="T31" fmla="*/ 232 h 276"/>
                                  <a:gd name="T32" fmla="*/ 109 w 245"/>
                                  <a:gd name="T33" fmla="*/ 250 h 276"/>
                                  <a:gd name="T34" fmla="*/ 157 w 245"/>
                                  <a:gd name="T35" fmla="*/ 249 h 276"/>
                                  <a:gd name="T36" fmla="*/ 198 w 245"/>
                                  <a:gd name="T37" fmla="*/ 231 h 276"/>
                                  <a:gd name="T38" fmla="*/ 217 w 245"/>
                                  <a:gd name="T39" fmla="*/ 214 h 276"/>
                                  <a:gd name="T40" fmla="*/ 223 w 245"/>
                                  <a:gd name="T41" fmla="*/ 213 h 276"/>
                                  <a:gd name="T42" fmla="*/ 233 w 245"/>
                                  <a:gd name="T43" fmla="*/ 216 h 276"/>
                                  <a:gd name="T44" fmla="*/ 235 w 245"/>
                                  <a:gd name="T45" fmla="*/ 224 h 276"/>
                                  <a:gd name="T46" fmla="*/ 234 w 245"/>
                                  <a:gd name="T47" fmla="*/ 230 h 276"/>
                                  <a:gd name="T48" fmla="*/ 216 w 245"/>
                                  <a:gd name="T49" fmla="*/ 247 h 276"/>
                                  <a:gd name="T50" fmla="*/ 179 w 245"/>
                                  <a:gd name="T51" fmla="*/ 268 h 276"/>
                                  <a:gd name="T52" fmla="*/ 129 w 245"/>
                                  <a:gd name="T53" fmla="*/ 276 h 276"/>
                                  <a:gd name="T54" fmla="*/ 73 w 245"/>
                                  <a:gd name="T55" fmla="*/ 263 h 276"/>
                                  <a:gd name="T56" fmla="*/ 29 w 245"/>
                                  <a:gd name="T57" fmla="*/ 227 h 276"/>
                                  <a:gd name="T58" fmla="*/ 4 w 245"/>
                                  <a:gd name="T59" fmla="*/ 172 h 276"/>
                                  <a:gd name="T60" fmla="*/ 0 w 245"/>
                                  <a:gd name="T61" fmla="*/ 137 h 276"/>
                                  <a:gd name="T62" fmla="*/ 13 w 245"/>
                                  <a:gd name="T63" fmla="*/ 76 h 276"/>
                                  <a:gd name="T64" fmla="*/ 46 w 245"/>
                                  <a:gd name="T65" fmla="*/ 29 h 276"/>
                                  <a:gd name="T66" fmla="*/ 95 w 245"/>
                                  <a:gd name="T67" fmla="*/ 3 h 27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</a:cxnLst>
                                <a:rect l="0" t="0" r="r" b="b"/>
                                <a:pathLst>
                                  <a:path w="245" h="276">
                                    <a:moveTo>
                                      <a:pt x="124" y="22"/>
                                    </a:moveTo>
                                    <a:lnTo>
                                      <a:pt x="99" y="26"/>
                                    </a:lnTo>
                                    <a:lnTo>
                                      <a:pt x="77" y="36"/>
                                    </a:lnTo>
                                    <a:lnTo>
                                      <a:pt x="58" y="53"/>
                                    </a:lnTo>
                                    <a:lnTo>
                                      <a:pt x="43" y="73"/>
                                    </a:lnTo>
                                    <a:lnTo>
                                      <a:pt x="32" y="97"/>
                                    </a:lnTo>
                                    <a:lnTo>
                                      <a:pt x="28" y="126"/>
                                    </a:lnTo>
                                    <a:lnTo>
                                      <a:pt x="219" y="126"/>
                                    </a:lnTo>
                                    <a:lnTo>
                                      <a:pt x="215" y="102"/>
                                    </a:lnTo>
                                    <a:lnTo>
                                      <a:pt x="209" y="82"/>
                                    </a:lnTo>
                                    <a:lnTo>
                                      <a:pt x="198" y="62"/>
                                    </a:lnTo>
                                    <a:lnTo>
                                      <a:pt x="186" y="46"/>
                                    </a:lnTo>
                                    <a:lnTo>
                                      <a:pt x="168" y="33"/>
                                    </a:lnTo>
                                    <a:lnTo>
                                      <a:pt x="147" y="26"/>
                                    </a:lnTo>
                                    <a:lnTo>
                                      <a:pt x="124" y="22"/>
                                    </a:lnTo>
                                    <a:close/>
                                    <a:moveTo>
                                      <a:pt x="125" y="0"/>
                                    </a:moveTo>
                                    <a:lnTo>
                                      <a:pt x="156" y="3"/>
                                    </a:lnTo>
                                    <a:lnTo>
                                      <a:pt x="182" y="14"/>
                                    </a:lnTo>
                                    <a:lnTo>
                                      <a:pt x="204" y="29"/>
                                    </a:lnTo>
                                    <a:lnTo>
                                      <a:pt x="222" y="51"/>
                                    </a:lnTo>
                                    <a:lnTo>
                                      <a:pt x="234" y="76"/>
                                    </a:lnTo>
                                    <a:lnTo>
                                      <a:pt x="242" y="105"/>
                                    </a:lnTo>
                                    <a:lnTo>
                                      <a:pt x="245" y="136"/>
                                    </a:lnTo>
                                    <a:lnTo>
                                      <a:pt x="245" y="141"/>
                                    </a:lnTo>
                                    <a:lnTo>
                                      <a:pt x="242" y="144"/>
                                    </a:lnTo>
                                    <a:lnTo>
                                      <a:pt x="238" y="147"/>
                                    </a:lnTo>
                                    <a:lnTo>
                                      <a:pt x="233" y="148"/>
                                    </a:lnTo>
                                    <a:lnTo>
                                      <a:pt x="28" y="148"/>
                                    </a:lnTo>
                                    <a:lnTo>
                                      <a:pt x="32" y="174"/>
                                    </a:lnTo>
                                    <a:lnTo>
                                      <a:pt x="40" y="198"/>
                                    </a:lnTo>
                                    <a:lnTo>
                                      <a:pt x="54" y="217"/>
                                    </a:lnTo>
                                    <a:lnTo>
                                      <a:pt x="69" y="232"/>
                                    </a:lnTo>
                                    <a:lnTo>
                                      <a:pt x="88" y="243"/>
                                    </a:lnTo>
                                    <a:lnTo>
                                      <a:pt x="109" y="250"/>
                                    </a:lnTo>
                                    <a:lnTo>
                                      <a:pt x="131" y="252"/>
                                    </a:lnTo>
                                    <a:lnTo>
                                      <a:pt x="157" y="249"/>
                                    </a:lnTo>
                                    <a:lnTo>
                                      <a:pt x="179" y="242"/>
                                    </a:lnTo>
                                    <a:lnTo>
                                      <a:pt x="198" y="231"/>
                                    </a:lnTo>
                                    <a:lnTo>
                                      <a:pt x="215" y="216"/>
                                    </a:lnTo>
                                    <a:lnTo>
                                      <a:pt x="217" y="214"/>
                                    </a:lnTo>
                                    <a:lnTo>
                                      <a:pt x="220" y="213"/>
                                    </a:lnTo>
                                    <a:lnTo>
                                      <a:pt x="223" y="213"/>
                                    </a:lnTo>
                                    <a:lnTo>
                                      <a:pt x="228" y="213"/>
                                    </a:lnTo>
                                    <a:lnTo>
                                      <a:pt x="233" y="216"/>
                                    </a:lnTo>
                                    <a:lnTo>
                                      <a:pt x="235" y="220"/>
                                    </a:lnTo>
                                    <a:lnTo>
                                      <a:pt x="235" y="224"/>
                                    </a:lnTo>
                                    <a:lnTo>
                                      <a:pt x="235" y="227"/>
                                    </a:lnTo>
                                    <a:lnTo>
                                      <a:pt x="234" y="230"/>
                                    </a:lnTo>
                                    <a:lnTo>
                                      <a:pt x="231" y="234"/>
                                    </a:lnTo>
                                    <a:lnTo>
                                      <a:pt x="216" y="247"/>
                                    </a:lnTo>
                                    <a:lnTo>
                                      <a:pt x="198" y="260"/>
                                    </a:lnTo>
                                    <a:lnTo>
                                      <a:pt x="179" y="268"/>
                                    </a:lnTo>
                                    <a:lnTo>
                                      <a:pt x="156" y="274"/>
                                    </a:lnTo>
                                    <a:lnTo>
                                      <a:pt x="129" y="276"/>
                                    </a:lnTo>
                                    <a:lnTo>
                                      <a:pt x="101" y="272"/>
                                    </a:lnTo>
                                    <a:lnTo>
                                      <a:pt x="73" y="263"/>
                                    </a:lnTo>
                                    <a:lnTo>
                                      <a:pt x="50" y="247"/>
                                    </a:lnTo>
                                    <a:lnTo>
                                      <a:pt x="29" y="227"/>
                                    </a:lnTo>
                                    <a:lnTo>
                                      <a:pt x="14" y="202"/>
                                    </a:lnTo>
                                    <a:lnTo>
                                      <a:pt x="4" y="172"/>
                                    </a:lnTo>
                                    <a:lnTo>
                                      <a:pt x="0" y="138"/>
                                    </a:lnTo>
                                    <a:lnTo>
                                      <a:pt x="0" y="137"/>
                                    </a:lnTo>
                                    <a:lnTo>
                                      <a:pt x="3" y="105"/>
                                    </a:lnTo>
                                    <a:lnTo>
                                      <a:pt x="13" y="76"/>
                                    </a:lnTo>
                                    <a:lnTo>
                                      <a:pt x="28" y="51"/>
                                    </a:lnTo>
                                    <a:lnTo>
                                      <a:pt x="46" y="29"/>
                                    </a:lnTo>
                                    <a:lnTo>
                                      <a:pt x="69" y="14"/>
                                    </a:lnTo>
                                    <a:lnTo>
                                      <a:pt x="95" y="3"/>
                                    </a:lnTo>
                                    <a:lnTo>
                                      <a:pt x="1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4" name="Freeform 1431"/>
                            <wps:cNvSpPr>
                              <a:spLocks/>
                            </wps:cNvSpPr>
                            <wps:spPr bwMode="auto">
                              <a:xfrm>
                                <a:off x="5153025" y="180979"/>
                                <a:ext cx="230186" cy="428626"/>
                              </a:xfrm>
                              <a:custGeom>
                                <a:avLst/>
                                <a:gdLst>
                                  <a:gd name="T0" fmla="*/ 131 w 145"/>
                                  <a:gd name="T1" fmla="*/ 0 h 270"/>
                                  <a:gd name="T2" fmla="*/ 135 w 145"/>
                                  <a:gd name="T3" fmla="*/ 1 h 270"/>
                                  <a:gd name="T4" fmla="*/ 139 w 145"/>
                                  <a:gd name="T5" fmla="*/ 2 h 270"/>
                                  <a:gd name="T6" fmla="*/ 142 w 145"/>
                                  <a:gd name="T7" fmla="*/ 5 h 270"/>
                                  <a:gd name="T8" fmla="*/ 143 w 145"/>
                                  <a:gd name="T9" fmla="*/ 9 h 270"/>
                                  <a:gd name="T10" fmla="*/ 145 w 145"/>
                                  <a:gd name="T11" fmla="*/ 13 h 270"/>
                                  <a:gd name="T12" fmla="*/ 143 w 145"/>
                                  <a:gd name="T13" fmla="*/ 18 h 270"/>
                                  <a:gd name="T14" fmla="*/ 142 w 145"/>
                                  <a:gd name="T15" fmla="*/ 22 h 270"/>
                                  <a:gd name="T16" fmla="*/ 139 w 145"/>
                                  <a:gd name="T17" fmla="*/ 24 h 270"/>
                                  <a:gd name="T18" fmla="*/ 137 w 145"/>
                                  <a:gd name="T19" fmla="*/ 27 h 270"/>
                                  <a:gd name="T20" fmla="*/ 131 w 145"/>
                                  <a:gd name="T21" fmla="*/ 27 h 270"/>
                                  <a:gd name="T22" fmla="*/ 110 w 145"/>
                                  <a:gd name="T23" fmla="*/ 31 h 270"/>
                                  <a:gd name="T24" fmla="*/ 91 w 145"/>
                                  <a:gd name="T25" fmla="*/ 38 h 270"/>
                                  <a:gd name="T26" fmla="*/ 73 w 145"/>
                                  <a:gd name="T27" fmla="*/ 49 h 270"/>
                                  <a:gd name="T28" fmla="*/ 58 w 145"/>
                                  <a:gd name="T29" fmla="*/ 63 h 270"/>
                                  <a:gd name="T30" fmla="*/ 44 w 145"/>
                                  <a:gd name="T31" fmla="*/ 82 h 270"/>
                                  <a:gd name="T32" fmla="*/ 35 w 145"/>
                                  <a:gd name="T33" fmla="*/ 105 h 270"/>
                                  <a:gd name="T34" fmla="*/ 28 w 145"/>
                                  <a:gd name="T35" fmla="*/ 129 h 270"/>
                                  <a:gd name="T36" fmla="*/ 25 w 145"/>
                                  <a:gd name="T37" fmla="*/ 160 h 270"/>
                                  <a:gd name="T38" fmla="*/ 25 w 145"/>
                                  <a:gd name="T39" fmla="*/ 257 h 270"/>
                                  <a:gd name="T40" fmla="*/ 25 w 145"/>
                                  <a:gd name="T41" fmla="*/ 261 h 270"/>
                                  <a:gd name="T42" fmla="*/ 24 w 145"/>
                                  <a:gd name="T43" fmla="*/ 265 h 270"/>
                                  <a:gd name="T44" fmla="*/ 21 w 145"/>
                                  <a:gd name="T45" fmla="*/ 268 h 270"/>
                                  <a:gd name="T46" fmla="*/ 17 w 145"/>
                                  <a:gd name="T47" fmla="*/ 269 h 270"/>
                                  <a:gd name="T48" fmla="*/ 13 w 145"/>
                                  <a:gd name="T49" fmla="*/ 270 h 270"/>
                                  <a:gd name="T50" fmla="*/ 9 w 145"/>
                                  <a:gd name="T51" fmla="*/ 269 h 270"/>
                                  <a:gd name="T52" fmla="*/ 6 w 145"/>
                                  <a:gd name="T53" fmla="*/ 268 h 270"/>
                                  <a:gd name="T54" fmla="*/ 3 w 145"/>
                                  <a:gd name="T55" fmla="*/ 265 h 270"/>
                                  <a:gd name="T56" fmla="*/ 0 w 145"/>
                                  <a:gd name="T57" fmla="*/ 261 h 270"/>
                                  <a:gd name="T58" fmla="*/ 0 w 145"/>
                                  <a:gd name="T59" fmla="*/ 257 h 270"/>
                                  <a:gd name="T60" fmla="*/ 0 w 145"/>
                                  <a:gd name="T61" fmla="*/ 15 h 270"/>
                                  <a:gd name="T62" fmla="*/ 0 w 145"/>
                                  <a:gd name="T63" fmla="*/ 11 h 270"/>
                                  <a:gd name="T64" fmla="*/ 3 w 145"/>
                                  <a:gd name="T65" fmla="*/ 7 h 270"/>
                                  <a:gd name="T66" fmla="*/ 6 w 145"/>
                                  <a:gd name="T67" fmla="*/ 4 h 270"/>
                                  <a:gd name="T68" fmla="*/ 9 w 145"/>
                                  <a:gd name="T69" fmla="*/ 2 h 270"/>
                                  <a:gd name="T70" fmla="*/ 13 w 145"/>
                                  <a:gd name="T71" fmla="*/ 2 h 270"/>
                                  <a:gd name="T72" fmla="*/ 17 w 145"/>
                                  <a:gd name="T73" fmla="*/ 2 h 270"/>
                                  <a:gd name="T74" fmla="*/ 21 w 145"/>
                                  <a:gd name="T75" fmla="*/ 4 h 270"/>
                                  <a:gd name="T76" fmla="*/ 24 w 145"/>
                                  <a:gd name="T77" fmla="*/ 7 h 270"/>
                                  <a:gd name="T78" fmla="*/ 25 w 145"/>
                                  <a:gd name="T79" fmla="*/ 11 h 270"/>
                                  <a:gd name="T80" fmla="*/ 25 w 145"/>
                                  <a:gd name="T81" fmla="*/ 15 h 270"/>
                                  <a:gd name="T82" fmla="*/ 25 w 145"/>
                                  <a:gd name="T83" fmla="*/ 78 h 270"/>
                                  <a:gd name="T84" fmla="*/ 39 w 145"/>
                                  <a:gd name="T85" fmla="*/ 55 h 270"/>
                                  <a:gd name="T86" fmla="*/ 55 w 145"/>
                                  <a:gd name="T87" fmla="*/ 36 h 270"/>
                                  <a:gd name="T88" fmla="*/ 73 w 145"/>
                                  <a:gd name="T89" fmla="*/ 20 h 270"/>
                                  <a:gd name="T90" fmla="*/ 93 w 145"/>
                                  <a:gd name="T91" fmla="*/ 9 h 270"/>
                                  <a:gd name="T92" fmla="*/ 112 w 145"/>
                                  <a:gd name="T93" fmla="*/ 2 h 270"/>
                                  <a:gd name="T94" fmla="*/ 131 w 145"/>
                                  <a:gd name="T95" fmla="*/ 0 h 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</a:cxnLst>
                                <a:rect l="0" t="0" r="r" b="b"/>
                                <a:pathLst>
                                  <a:path w="145" h="270">
                                    <a:moveTo>
                                      <a:pt x="131" y="0"/>
                                    </a:moveTo>
                                    <a:lnTo>
                                      <a:pt x="135" y="1"/>
                                    </a:lnTo>
                                    <a:lnTo>
                                      <a:pt x="139" y="2"/>
                                    </a:lnTo>
                                    <a:lnTo>
                                      <a:pt x="142" y="5"/>
                                    </a:lnTo>
                                    <a:lnTo>
                                      <a:pt x="143" y="9"/>
                                    </a:lnTo>
                                    <a:lnTo>
                                      <a:pt x="145" y="13"/>
                                    </a:lnTo>
                                    <a:lnTo>
                                      <a:pt x="143" y="18"/>
                                    </a:lnTo>
                                    <a:lnTo>
                                      <a:pt x="142" y="22"/>
                                    </a:lnTo>
                                    <a:lnTo>
                                      <a:pt x="139" y="24"/>
                                    </a:lnTo>
                                    <a:lnTo>
                                      <a:pt x="137" y="27"/>
                                    </a:lnTo>
                                    <a:lnTo>
                                      <a:pt x="131" y="27"/>
                                    </a:lnTo>
                                    <a:lnTo>
                                      <a:pt x="110" y="31"/>
                                    </a:lnTo>
                                    <a:lnTo>
                                      <a:pt x="91" y="38"/>
                                    </a:lnTo>
                                    <a:lnTo>
                                      <a:pt x="73" y="49"/>
                                    </a:lnTo>
                                    <a:lnTo>
                                      <a:pt x="58" y="63"/>
                                    </a:lnTo>
                                    <a:lnTo>
                                      <a:pt x="44" y="82"/>
                                    </a:lnTo>
                                    <a:lnTo>
                                      <a:pt x="35" y="105"/>
                                    </a:lnTo>
                                    <a:lnTo>
                                      <a:pt x="28" y="129"/>
                                    </a:lnTo>
                                    <a:lnTo>
                                      <a:pt x="25" y="160"/>
                                    </a:lnTo>
                                    <a:lnTo>
                                      <a:pt x="25" y="257"/>
                                    </a:lnTo>
                                    <a:lnTo>
                                      <a:pt x="25" y="261"/>
                                    </a:lnTo>
                                    <a:lnTo>
                                      <a:pt x="24" y="265"/>
                                    </a:lnTo>
                                    <a:lnTo>
                                      <a:pt x="21" y="268"/>
                                    </a:lnTo>
                                    <a:lnTo>
                                      <a:pt x="17" y="269"/>
                                    </a:lnTo>
                                    <a:lnTo>
                                      <a:pt x="13" y="270"/>
                                    </a:lnTo>
                                    <a:lnTo>
                                      <a:pt x="9" y="269"/>
                                    </a:lnTo>
                                    <a:lnTo>
                                      <a:pt x="6" y="268"/>
                                    </a:lnTo>
                                    <a:lnTo>
                                      <a:pt x="3" y="265"/>
                                    </a:lnTo>
                                    <a:lnTo>
                                      <a:pt x="0" y="261"/>
                                    </a:lnTo>
                                    <a:lnTo>
                                      <a:pt x="0" y="257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3" y="7"/>
                                    </a:lnTo>
                                    <a:lnTo>
                                      <a:pt x="6" y="4"/>
                                    </a:lnTo>
                                    <a:lnTo>
                                      <a:pt x="9" y="2"/>
                                    </a:lnTo>
                                    <a:lnTo>
                                      <a:pt x="13" y="2"/>
                                    </a:lnTo>
                                    <a:lnTo>
                                      <a:pt x="17" y="2"/>
                                    </a:lnTo>
                                    <a:lnTo>
                                      <a:pt x="21" y="4"/>
                                    </a:lnTo>
                                    <a:lnTo>
                                      <a:pt x="24" y="7"/>
                                    </a:lnTo>
                                    <a:lnTo>
                                      <a:pt x="25" y="11"/>
                                    </a:lnTo>
                                    <a:lnTo>
                                      <a:pt x="25" y="15"/>
                                    </a:lnTo>
                                    <a:lnTo>
                                      <a:pt x="25" y="78"/>
                                    </a:lnTo>
                                    <a:lnTo>
                                      <a:pt x="39" y="55"/>
                                    </a:lnTo>
                                    <a:lnTo>
                                      <a:pt x="55" y="36"/>
                                    </a:lnTo>
                                    <a:lnTo>
                                      <a:pt x="73" y="20"/>
                                    </a:lnTo>
                                    <a:lnTo>
                                      <a:pt x="93" y="9"/>
                                    </a:lnTo>
                                    <a:lnTo>
                                      <a:pt x="112" y="2"/>
                                    </a:lnTo>
                                    <a:lnTo>
                                      <a:pt x="13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5" name="Freeform 1432"/>
                            <wps:cNvSpPr>
                              <a:spLocks/>
                            </wps:cNvSpPr>
                            <wps:spPr bwMode="auto">
                              <a:xfrm>
                                <a:off x="5422899" y="177806"/>
                                <a:ext cx="311147" cy="436563"/>
                              </a:xfrm>
                              <a:custGeom>
                                <a:avLst/>
                                <a:gdLst>
                                  <a:gd name="T0" fmla="*/ 127 w 196"/>
                                  <a:gd name="T1" fmla="*/ 3 h 275"/>
                                  <a:gd name="T2" fmla="*/ 182 w 196"/>
                                  <a:gd name="T3" fmla="*/ 25 h 275"/>
                                  <a:gd name="T4" fmla="*/ 188 w 196"/>
                                  <a:gd name="T5" fmla="*/ 29 h 275"/>
                                  <a:gd name="T6" fmla="*/ 189 w 196"/>
                                  <a:gd name="T7" fmla="*/ 36 h 275"/>
                                  <a:gd name="T8" fmla="*/ 185 w 196"/>
                                  <a:gd name="T9" fmla="*/ 44 h 275"/>
                                  <a:gd name="T10" fmla="*/ 177 w 196"/>
                                  <a:gd name="T11" fmla="*/ 49 h 275"/>
                                  <a:gd name="T12" fmla="*/ 170 w 196"/>
                                  <a:gd name="T13" fmla="*/ 46 h 275"/>
                                  <a:gd name="T14" fmla="*/ 122 w 196"/>
                                  <a:gd name="T15" fmla="*/ 26 h 275"/>
                                  <a:gd name="T16" fmla="*/ 77 w 196"/>
                                  <a:gd name="T17" fmla="*/ 26 h 275"/>
                                  <a:gd name="T18" fmla="*/ 48 w 196"/>
                                  <a:gd name="T19" fmla="*/ 43 h 275"/>
                                  <a:gd name="T20" fmla="*/ 37 w 196"/>
                                  <a:gd name="T21" fmla="*/ 71 h 275"/>
                                  <a:gd name="T22" fmla="*/ 39 w 196"/>
                                  <a:gd name="T23" fmla="*/ 84 h 275"/>
                                  <a:gd name="T24" fmla="*/ 60 w 196"/>
                                  <a:gd name="T25" fmla="*/ 104 h 275"/>
                                  <a:gd name="T26" fmla="*/ 92 w 196"/>
                                  <a:gd name="T27" fmla="*/ 118 h 275"/>
                                  <a:gd name="T28" fmla="*/ 129 w 196"/>
                                  <a:gd name="T29" fmla="*/ 129 h 275"/>
                                  <a:gd name="T30" fmla="*/ 162 w 196"/>
                                  <a:gd name="T31" fmla="*/ 143 h 275"/>
                                  <a:gd name="T32" fmla="*/ 187 w 196"/>
                                  <a:gd name="T33" fmla="*/ 163 h 275"/>
                                  <a:gd name="T34" fmla="*/ 196 w 196"/>
                                  <a:gd name="T35" fmla="*/ 196 h 275"/>
                                  <a:gd name="T36" fmla="*/ 193 w 196"/>
                                  <a:gd name="T37" fmla="*/ 220 h 275"/>
                                  <a:gd name="T38" fmla="*/ 170 w 196"/>
                                  <a:gd name="T39" fmla="*/ 254 h 275"/>
                                  <a:gd name="T40" fmla="*/ 130 w 196"/>
                                  <a:gd name="T41" fmla="*/ 272 h 275"/>
                                  <a:gd name="T42" fmla="*/ 79 w 196"/>
                                  <a:gd name="T43" fmla="*/ 272 h 275"/>
                                  <a:gd name="T44" fmla="*/ 26 w 196"/>
                                  <a:gd name="T45" fmla="*/ 254 h 275"/>
                                  <a:gd name="T46" fmla="*/ 2 w 196"/>
                                  <a:gd name="T47" fmla="*/ 238 h 275"/>
                                  <a:gd name="T48" fmla="*/ 0 w 196"/>
                                  <a:gd name="T49" fmla="*/ 231 h 275"/>
                                  <a:gd name="T50" fmla="*/ 4 w 196"/>
                                  <a:gd name="T51" fmla="*/ 223 h 275"/>
                                  <a:gd name="T52" fmla="*/ 12 w 196"/>
                                  <a:gd name="T53" fmla="*/ 218 h 275"/>
                                  <a:gd name="T54" fmla="*/ 20 w 196"/>
                                  <a:gd name="T55" fmla="*/ 221 h 275"/>
                                  <a:gd name="T56" fmla="*/ 77 w 196"/>
                                  <a:gd name="T57" fmla="*/ 247 h 275"/>
                                  <a:gd name="T58" fmla="*/ 127 w 196"/>
                                  <a:gd name="T59" fmla="*/ 249 h 275"/>
                                  <a:gd name="T60" fmla="*/ 159 w 196"/>
                                  <a:gd name="T61" fmla="*/ 232 h 275"/>
                                  <a:gd name="T62" fmla="*/ 171 w 196"/>
                                  <a:gd name="T63" fmla="*/ 201 h 275"/>
                                  <a:gd name="T64" fmla="*/ 169 w 196"/>
                                  <a:gd name="T65" fmla="*/ 185 h 275"/>
                                  <a:gd name="T66" fmla="*/ 149 w 196"/>
                                  <a:gd name="T67" fmla="*/ 166 h 275"/>
                                  <a:gd name="T68" fmla="*/ 119 w 196"/>
                                  <a:gd name="T69" fmla="*/ 152 h 275"/>
                                  <a:gd name="T70" fmla="*/ 83 w 196"/>
                                  <a:gd name="T71" fmla="*/ 141 h 275"/>
                                  <a:gd name="T72" fmla="*/ 48 w 196"/>
                                  <a:gd name="T73" fmla="*/ 129 h 275"/>
                                  <a:gd name="T74" fmla="*/ 22 w 196"/>
                                  <a:gd name="T75" fmla="*/ 108 h 275"/>
                                  <a:gd name="T76" fmla="*/ 12 w 196"/>
                                  <a:gd name="T77" fmla="*/ 75 h 275"/>
                                  <a:gd name="T78" fmla="*/ 15 w 196"/>
                                  <a:gd name="T79" fmla="*/ 54 h 275"/>
                                  <a:gd name="T80" fmla="*/ 35 w 196"/>
                                  <a:gd name="T81" fmla="*/ 21 h 275"/>
                                  <a:gd name="T82" fmla="*/ 74 w 196"/>
                                  <a:gd name="T83" fmla="*/ 3 h 2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</a:cxnLst>
                                <a:rect l="0" t="0" r="r" b="b"/>
                                <a:pathLst>
                                  <a:path w="196" h="275">
                                    <a:moveTo>
                                      <a:pt x="97" y="0"/>
                                    </a:moveTo>
                                    <a:lnTo>
                                      <a:pt x="127" y="3"/>
                                    </a:lnTo>
                                    <a:lnTo>
                                      <a:pt x="156" y="11"/>
                                    </a:lnTo>
                                    <a:lnTo>
                                      <a:pt x="182" y="25"/>
                                    </a:lnTo>
                                    <a:lnTo>
                                      <a:pt x="185" y="26"/>
                                    </a:lnTo>
                                    <a:lnTo>
                                      <a:pt x="188" y="29"/>
                                    </a:lnTo>
                                    <a:lnTo>
                                      <a:pt x="189" y="32"/>
                                    </a:lnTo>
                                    <a:lnTo>
                                      <a:pt x="189" y="36"/>
                                    </a:lnTo>
                                    <a:lnTo>
                                      <a:pt x="188" y="40"/>
                                    </a:lnTo>
                                    <a:lnTo>
                                      <a:pt x="185" y="44"/>
                                    </a:lnTo>
                                    <a:lnTo>
                                      <a:pt x="182" y="47"/>
                                    </a:lnTo>
                                    <a:lnTo>
                                      <a:pt x="177" y="49"/>
                                    </a:lnTo>
                                    <a:lnTo>
                                      <a:pt x="173" y="47"/>
                                    </a:lnTo>
                                    <a:lnTo>
                                      <a:pt x="170" y="46"/>
                                    </a:lnTo>
                                    <a:lnTo>
                                      <a:pt x="147" y="35"/>
                                    </a:lnTo>
                                    <a:lnTo>
                                      <a:pt x="122" y="26"/>
                                    </a:lnTo>
                                    <a:lnTo>
                                      <a:pt x="97" y="25"/>
                                    </a:lnTo>
                                    <a:lnTo>
                                      <a:pt x="77" y="26"/>
                                    </a:lnTo>
                                    <a:lnTo>
                                      <a:pt x="60" y="33"/>
                                    </a:lnTo>
                                    <a:lnTo>
                                      <a:pt x="48" y="43"/>
                                    </a:lnTo>
                                    <a:lnTo>
                                      <a:pt x="39" y="55"/>
                                    </a:lnTo>
                                    <a:lnTo>
                                      <a:pt x="37" y="71"/>
                                    </a:lnTo>
                                    <a:lnTo>
                                      <a:pt x="37" y="72"/>
                                    </a:lnTo>
                                    <a:lnTo>
                                      <a:pt x="39" y="84"/>
                                    </a:lnTo>
                                    <a:lnTo>
                                      <a:pt x="48" y="96"/>
                                    </a:lnTo>
                                    <a:lnTo>
                                      <a:pt x="60" y="104"/>
                                    </a:lnTo>
                                    <a:lnTo>
                                      <a:pt x="75" y="111"/>
                                    </a:lnTo>
                                    <a:lnTo>
                                      <a:pt x="92" y="118"/>
                                    </a:lnTo>
                                    <a:lnTo>
                                      <a:pt x="110" y="123"/>
                                    </a:lnTo>
                                    <a:lnTo>
                                      <a:pt x="129" y="129"/>
                                    </a:lnTo>
                                    <a:lnTo>
                                      <a:pt x="145" y="134"/>
                                    </a:lnTo>
                                    <a:lnTo>
                                      <a:pt x="162" y="143"/>
                                    </a:lnTo>
                                    <a:lnTo>
                                      <a:pt x="176" y="152"/>
                                    </a:lnTo>
                                    <a:lnTo>
                                      <a:pt x="187" y="163"/>
                                    </a:lnTo>
                                    <a:lnTo>
                                      <a:pt x="195" y="178"/>
                                    </a:lnTo>
                                    <a:lnTo>
                                      <a:pt x="196" y="196"/>
                                    </a:lnTo>
                                    <a:lnTo>
                                      <a:pt x="196" y="198"/>
                                    </a:lnTo>
                                    <a:lnTo>
                                      <a:pt x="193" y="220"/>
                                    </a:lnTo>
                                    <a:lnTo>
                                      <a:pt x="184" y="239"/>
                                    </a:lnTo>
                                    <a:lnTo>
                                      <a:pt x="170" y="254"/>
                                    </a:lnTo>
                                    <a:lnTo>
                                      <a:pt x="152" y="265"/>
                                    </a:lnTo>
                                    <a:lnTo>
                                      <a:pt x="130" y="272"/>
                                    </a:lnTo>
                                    <a:lnTo>
                                      <a:pt x="105" y="275"/>
                                    </a:lnTo>
                                    <a:lnTo>
                                      <a:pt x="79" y="272"/>
                                    </a:lnTo>
                                    <a:lnTo>
                                      <a:pt x="52" y="265"/>
                                    </a:lnTo>
                                    <a:lnTo>
                                      <a:pt x="26" y="254"/>
                                    </a:lnTo>
                                    <a:lnTo>
                                      <a:pt x="4" y="241"/>
                                    </a:lnTo>
                                    <a:lnTo>
                                      <a:pt x="2" y="238"/>
                                    </a:lnTo>
                                    <a:lnTo>
                                      <a:pt x="0" y="235"/>
                                    </a:lnTo>
                                    <a:lnTo>
                                      <a:pt x="0" y="231"/>
                                    </a:lnTo>
                                    <a:lnTo>
                                      <a:pt x="1" y="227"/>
                                    </a:lnTo>
                                    <a:lnTo>
                                      <a:pt x="4" y="223"/>
                                    </a:lnTo>
                                    <a:lnTo>
                                      <a:pt x="6" y="220"/>
                                    </a:lnTo>
                                    <a:lnTo>
                                      <a:pt x="12" y="218"/>
                                    </a:lnTo>
                                    <a:lnTo>
                                      <a:pt x="16" y="220"/>
                                    </a:lnTo>
                                    <a:lnTo>
                                      <a:pt x="20" y="221"/>
                                    </a:lnTo>
                                    <a:lnTo>
                                      <a:pt x="48" y="238"/>
                                    </a:lnTo>
                                    <a:lnTo>
                                      <a:pt x="77" y="247"/>
                                    </a:lnTo>
                                    <a:lnTo>
                                      <a:pt x="108" y="252"/>
                                    </a:lnTo>
                                    <a:lnTo>
                                      <a:pt x="127" y="249"/>
                                    </a:lnTo>
                                    <a:lnTo>
                                      <a:pt x="145" y="242"/>
                                    </a:lnTo>
                                    <a:lnTo>
                                      <a:pt x="159" y="232"/>
                                    </a:lnTo>
                                    <a:lnTo>
                                      <a:pt x="167" y="218"/>
                                    </a:lnTo>
                                    <a:lnTo>
                                      <a:pt x="171" y="201"/>
                                    </a:lnTo>
                                    <a:lnTo>
                                      <a:pt x="171" y="201"/>
                                    </a:lnTo>
                                    <a:lnTo>
                                      <a:pt x="169" y="185"/>
                                    </a:lnTo>
                                    <a:lnTo>
                                      <a:pt x="160" y="174"/>
                                    </a:lnTo>
                                    <a:lnTo>
                                      <a:pt x="149" y="166"/>
                                    </a:lnTo>
                                    <a:lnTo>
                                      <a:pt x="136" y="159"/>
                                    </a:lnTo>
                                    <a:lnTo>
                                      <a:pt x="119" y="152"/>
                                    </a:lnTo>
                                    <a:lnTo>
                                      <a:pt x="101" y="147"/>
                                    </a:lnTo>
                                    <a:lnTo>
                                      <a:pt x="83" y="141"/>
                                    </a:lnTo>
                                    <a:lnTo>
                                      <a:pt x="64" y="136"/>
                                    </a:lnTo>
                                    <a:lnTo>
                                      <a:pt x="48" y="129"/>
                                    </a:lnTo>
                                    <a:lnTo>
                                      <a:pt x="34" y="119"/>
                                    </a:lnTo>
                                    <a:lnTo>
                                      <a:pt x="22" y="108"/>
                                    </a:lnTo>
                                    <a:lnTo>
                                      <a:pt x="15" y="93"/>
                                    </a:lnTo>
                                    <a:lnTo>
                                      <a:pt x="12" y="75"/>
                                    </a:lnTo>
                                    <a:lnTo>
                                      <a:pt x="12" y="73"/>
                                    </a:lnTo>
                                    <a:lnTo>
                                      <a:pt x="15" y="54"/>
                                    </a:lnTo>
                                    <a:lnTo>
                                      <a:pt x="23" y="36"/>
                                    </a:lnTo>
                                    <a:lnTo>
                                      <a:pt x="35" y="21"/>
                                    </a:lnTo>
                                    <a:lnTo>
                                      <a:pt x="53" y="10"/>
                                    </a:lnTo>
                                    <a:lnTo>
                                      <a:pt x="74" y="3"/>
                                    </a:lnTo>
                                    <a:lnTo>
                                      <a:pt x="9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6" name="AutoShape 3"/>
                            <wps:cNvSpPr>
                              <a:spLocks noChangeAspect="1" noChangeArrowheads="1" noTextEdit="1"/>
                            </wps:cNvSpPr>
                            <wps:spPr bwMode="auto">
                              <a:xfrm>
                                <a:off x="0" y="0"/>
                                <a:ext cx="5734046" cy="6095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081800D4" id="Group 201" o:spid="_x0000_s1026" style="width:114.8pt;height:12.2pt;mso-position-horizontal-relative:char;mso-position-vertical-relative:line" coordsize="57340,6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">
                    <o:lock v:ext="edit" aspectratio="t"/>
                    <v:shape id="Freeform 1419" o:spid="_x0000_s1027" style="position:absolute;top:222;width:4492;height:5921;visibility:visible;mso-wrap-style:square;v-text-anchor:top" coordsize="283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" path="m137,r32,3l199,8r28,10l253,32r8,7l266,50r3,14l266,79r-8,11l247,98r-15,3l225,100r-7,-2l213,95,187,82,162,73,137,71r-20,2l102,80,93,90r-2,12l91,104r1,9l96,123r10,7l121,137r20,7l168,151r30,8l222,170r22,12l261,196r11,18l280,235r3,25l283,261r-4,28l269,314r-14,20l235,351r-25,12l181,370r-31,3l115,370,80,362,47,348,15,329,7,322,1,311,,300,3,285r8,-11l22,265r15,-2l51,265r8,5l81,283r22,11l126,300r25,3l173,300r17,-7l201,283r2,-15l203,267r-1,-9l198,250r-8,-7l177,236r-19,-8l130,221r-24,-7l82,206,62,198,44,187,30,173,20,156,14,136,12,111r,-2l15,83,23,60,38,39,58,22,81,10,107,3,137,xe" fillcolor="black" strokeweight="0">
                      <v:path arrowok="t" o:connecttype="custom" o:connectlocs="268288,4762;360364,28575;414339,61912;427039,101600;409576,142875;368301,160337;346076,155575;296863,130175;217488,112712;161926,127000;144463,161925;146050,179387;168276,206375;223838,228600;314326,252412;387351,288925;431801,339725;449264,412750;442914,458787;404814,530225;333376,576262;238126,592137;127000,574675;23813,522287;1588,493712;4763,452437;34925,420687;80963,420687;128588,449262;200026,476250;274638,476250;319089,449262;322264,423862;314326,396875;280988,374650;206376,350837;130175,327025;69850,296862;31750,247650;19050,176212;23813,131762;60325,61912;128588,15875;217488,0" o:connectangles="0,0,0,0,0,0,0,0,0,0,0,0,0,0,0,0,0,0,0,0,0,0,0,0,0,0,0,0,0,0,0,0,0,0,0,0,0,0,0,0,0,0,0,0"/>
                    </v:shape>
                    <v:shape id="Freeform 1420" o:spid="_x0000_s1028" style="position:absolute;left:4952;top:1587;width:4017;height:4572;visibility:visible;mso-wrap-style:square;v-text-anchor:top" coordsize="253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" path="m144,r29,1l199,7r21,11l239,30r6,6l249,45r2,13l249,72r-9,11l229,90r-13,2l202,90,192,84,179,76,163,69,144,67r-19,3l110,77,96,90,85,105r-5,18l77,142r,1l80,164r5,18l96,197r14,13l128,218r19,3l166,218r17,-7l199,201r3,-2l207,196r6,-1l220,193r12,3l243,204r7,10l253,228r-3,14l242,253r-15,11l210,275r-19,7l169,286r-25,2l110,284,78,273,52,257,30,235,14,208,4,178,,145r,-2l4,110,14,80,30,54,52,32,80,14,110,3,144,xe" fillcolor="black" strokeweight="0">
                      <v:path arrowok="t" o:connecttype="custom" o:connectlocs="228601,0;274639,1587;315914,11112;349251,28575;379414,47625;388939,57150;395289,71437;398464,92075;395289,114300;381001,131762;363539,142875;342901,146050;320676,142875;304801,133350;284164,120650;258763,109537;228601,106362;198438,111125;174626,122237;152401,142875;134938,166687;127000,195262;122238,225425;122238,227012;127000,260349;134938,288924;152401,312737;174626,333374;203201,346074;233363,350837;263526,346074;290514,334962;315914,319087;320676,315912;328614,311149;338139,309562;349251,306387;368301,311149;385764,323849;396876,339724;401639,361949;396876,384174;384176,401637;360364,419099;333376,436562;303214,447674;268289,454024;228601,457199;174626,450849;123825,433387;82550,407987;47625,373062;22225,330199;6350,282574;0,230187;0,227012;6350,174625;22225,127000;47625,85725;82550,50800;127000,22225;174626,4762;228601,0" o:connectangles="0,0,0,0,0,0,0,0,0,0,0,0,0,0,0,0,0,0,0,0,0,0,0,0,0,0,0,0,0,0,0,0,0,0,0,0,0,0,0,0,0,0,0,0,0,0,0,0,0,0,0,0,0,0,0,0,0,0,0,0,0,0,0"/>
                    </v:shape>
                    <v:shape id="Freeform 1421" o:spid="_x0000_s1029" style="position:absolute;left:9255;top:1587;width:4730;height:4572;visibility:visible;mso-wrap-style:square;v-text-anchor:top" coordsize="29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" path="m148,67r-21,3l110,77,96,90,85,105r-6,18l77,142r,1l79,164r7,18l97,197r14,13l129,218r20,3l170,218r18,-8l202,197r11,-15l220,164r1,-19l221,143r-3,-19l211,106,202,90,187,77,169,70,148,67xm149,r36,3l217,14r27,16l266,52r18,28l295,109r3,33l298,143r-3,34l284,207r-18,26l243,257r-28,16l184,284r-36,4l114,284,82,273,55,257,31,235,15,208,4,178,,145r,-2l4,110,15,80,31,54,55,32,82,14,114,3,149,xe" fillcolor="black" strokeweight="0">
                      <v:path arrowok="t" o:connecttype="custom" o:connectlocs="234949,106362;201611,111125;174624,122237;152399,142875;134937,166687;125412,195262;122237,225425;122237,227012;125412,260349;136524,288924;153987,312737;176211,333374;204786,346074;236536,350837;269873,346074;298448,333374;320673,312737;338135,288924;349248,260349;350835,230187;350835,227012;346073,196850;334960,168275;320673,142875;296861,122237;268286,111125;234949,106362;236536,0;293686,4762;344485,22225;387348,47625;422272,82550;450847,127000;468310,173037;473072,225425;473072,227012;468310,280987;450847,328612;422272,369887;385760,407987;341310,433387;292098,450849;234949,457199;180974,450849;130174,433387;87312,407987;49212,373062;23812,330199;6350,282574;0,230187;0,227012;6350,174625;23812,127000;49212,85725;87312,50800;130174,22225;180974,4762;236536,0" o:connectangles="0,0,0,0,0,0,0,0,0,0,0,0,0,0,0,0,0,0,0,0,0,0,0,0,0,0,0,0,0,0,0,0,0,0,0,0,0,0,0,0,0,0,0,0,0,0,0,0,0,0,0,0,0,0,0,0,0,0"/>
                      <o:lock v:ext="edit" verticies="t"/>
                    </v:shape>
                    <v:shape id="Freeform 1422" o:spid="_x0000_s1030" style="position:absolute;left:14208;top:492;width:2873;height:5651;visibility:visible;mso-wrap-style:square;v-text-anchor:top" coordsize="181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" path="m74,l89,3r14,8l111,23r3,15l114,73r34,l160,76r11,7l178,94r3,13l178,120r-7,11l160,138r-12,3l114,141r,118l115,270r4,9l127,284r11,2l143,286r2,l148,286r12,2l171,295r7,10l181,319r-3,12l170,341r-10,7l138,353r-23,3l96,355,79,351,64,342,52,331,42,316,37,297,35,272r,-131l33,141,20,138,9,131,2,120,,107,2,94,9,83,20,76,33,73r2,l35,38,38,23,46,11,59,3,74,xe" fillcolor="black" strokeweight="0">
                      <v:path arrowok="t" o:connecttype="custom" o:connectlocs="117476,0;141288,4762;163513,17462;176213,36512;180976,60325;180976,115887;234951,115887;254001,120650;271464,131762;282576,149225;287339,169862;282576,190500;271464,207962;254001,219075;234951,223837;180976,223837;180976,411162;182563,428624;188913,442912;201614,450849;219076,454024;227014,454024;230189,454024;234951,454024;254001,457199;271464,468312;282576,484187;287339,506412;282576,525462;269876,541337;254001,552449;219076,560387;182563,565149;152401,563562;125413,557212;101601,542924;82550,525462;66675,501649;58738,471487;55563,431799;55563,223837;52388,223837;31750,219075;14288,207962;3175,190500;0,169862;3175,149225;14288,131762;31750,120650;52388,115887;55563,115887;55563,60325;60325,36512;73025,17462;93663,4762;117476,0" o:connectangles="0,0,0,0,0,0,0,0,0,0,0,0,0,0,0,0,0,0,0,0,0,0,0,0,0,0,0,0,0,0,0,0,0,0,0,0,0,0,0,0,0,0,0,0,0,0,0,0,0,0,0,0,0,0,0,0"/>
                    </v:shape>
                    <v:shape id="Freeform 1423" o:spid="_x0000_s1031" style="position:absolute;left:17367;top:1587;width:4016;height:4572;visibility:visible;mso-wrap-style:square;v-text-anchor:top" coordsize="253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" path="m146,r29,1l199,7r22,11l239,30r6,6l250,45r2,13l249,72r-7,11l230,90r-14,2l203,90r-9,-6l180,76,164,69,144,67r-18,3l110,77,96,90r-9,15l80,123r-2,19l78,143r2,21l87,182r9,15l111,210r17,8l148,221r20,-3l184,211r15,-10l203,199r5,-3l214,195r6,-2l234,196r9,8l252,214r1,14l250,242r-8,11l227,264r-17,11l191,282r-22,4l144,288r-34,-4l80,273,52,257,32,235,15,208,4,178,,145r,-2l4,110,15,80,32,54,52,32,80,14,111,3,146,xe" fillcolor="black" strokeweight="0">
                      <v:path arrowok="t" o:connecttype="custom" o:connectlocs="231776,0;277814,1587;315914,11112;350839,28575;379414,47625;388939,57150;396876,71437;400051,92075;395289,114300;384176,131762;365126,142875;342901,146050;322264,142875;307976,133350;285751,120650;260351,109537;228601,106362;200026,111125;174626,122237;152401,142875;138113,166687;127000,195262;123825,225425;123825,227012;127000,260349;138113,288924;152401,312737;176213,333374;203201,346074;234951,350837;266701,346074;292101,334962;315914,319087;322264,315912;330201,311149;339726,309562;349251,306387;371476,311149;385764,323849;400051,339724;401639,361949;396876,384174;384176,401637;360364,419099;333376,436562;303214,447674;268289,454024;228601,457199;174626,450849;127000,433387;82550,407987;50800,373062;23813,330199;6350,282574;0,230187;0,227012;6350,174625;23813,127000;50800,85725;82550,50800;127000,22225;176213,4762;231776,0" o:connectangles="0,0,0,0,0,0,0,0,0,0,0,0,0,0,0,0,0,0,0,0,0,0,0,0,0,0,0,0,0,0,0,0,0,0,0,0,0,0,0,0,0,0,0,0,0,0,0,0,0,0,0,0,0,0,0,0,0,0,0,0,0,0,0"/>
                    </v:shape>
                    <v:shape id="Freeform 1424" o:spid="_x0000_s1032" style="position:absolute;left:21923;width:4016;height:6096;visibility:visible;mso-wrap-style:square;v-text-anchor:top" coordsize="253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" path="m40,l55,5r13,8l76,25r3,15l79,144,90,130r13,-12l118,108r20,-7l160,100r27,3l211,112r17,15l242,147r8,26l253,202r,144l250,361r-8,12l230,382r-15,2l198,382r-12,-9l178,361r-3,-15l175,227r-2,-19l167,191,157,180r-12,-7l128,170r-16,3l98,180,87,191r-6,17l79,227r,119l76,361r-8,12l55,382r-15,2l24,382,11,373,3,361,,346,,40,3,25,11,13,24,5,40,xe" fillcolor="black" strokeweight="0">
                      <v:path arrowok="t" o:connecttype="custom" o:connectlocs="63500,0;87313,7938;107950,20638;120650,39688;125413,63500;125413,228600;142876,206375;163513,187325;187326,171450;219076,160338;254001,158750;296864,163513;334964,177800;361951,201613;384176,233363;396876,274638;401639,320675;401639,549275;396876,573088;384176,592138;365126,606425;341314,609600;314326,606425;295276,592138;282576,573088;277814,549275;277814,360363;274639,330200;265113,303213;249238,285750;230188,274638;203201,269875;177801,274638;155576,285750;138113,303213;128588,330200;125413,360363;125413,549275;120650,573088;107950,592138;87313,606425;63500,609600;38100,606425;17463,592138;4763,573088;0,549275;0,63500;4763,39688;17463,20638;38100,7938;63500,0" o:connectangles="0,0,0,0,0,0,0,0,0,0,0,0,0,0,0,0,0,0,0,0,0,0,0,0,0,0,0,0,0,0,0,0,0,0,0,0,0,0,0,0,0,0,0,0,0,0,0,0,0,0,0"/>
                    </v:shape>
                    <v:shape id="Freeform 1425" o:spid="_x0000_s1033" style="position:absolute;left:27082;top:317;width:4191;height:5779;visibility:visible;mso-wrap-style:square;v-text-anchor:top" coordsize="264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" path="m26,25r,176l125,201r31,-2l184,190r22,-12l222,160r11,-22l237,113r,-1l235,89,226,69,214,54,198,41,178,31,155,26,127,25,26,25xm12,l130,r32,2l191,9r24,13l236,37r15,21l261,83r3,27l264,112r-3,26l253,161r-14,20l222,197r-22,13l177,219r-26,6l123,226r-97,l26,351r-2,5l22,360r-4,3l12,364,8,363,4,360,1,356,,351,,14,1,8,4,4,8,1,12,xe" fillcolor="black" strokeweight="0">
                      <v:path arrowok="t" o:connecttype="custom" o:connectlocs="41275,39687;41275,319087;198437,319087;247649,315912;292099,301624;327023,282575;352423,254000;369886,219075;376236,179387;376236,177800;373061,141287;358773,109537;339723,85725;314324,65087;282574,49212;246061,41275;201612,39687;41275,39687;19050,0;206374,0;257174,3175;303211,14287;341311,34925;374648,58737;398461,92075;414336,131762;419098,174625;419098,177800;414336,219075;401636,255587;379411,287337;352423,312737;317498,333374;280986,347662;239711,357187;195262,358774;41275,358774;41275,557212;38100,565149;34925,571499;28575,576262;19050,577849;12700,576262;6350,571499;1587,565149;0,557212;0,22225;1587,12700;6350,6350;12700,1587;19050,0" o:connectangles="0,0,0,0,0,0,0,0,0,0,0,0,0,0,0,0,0,0,0,0,0,0,0,0,0,0,0,0,0,0,0,0,0,0,0,0,0,0,0,0,0,0,0,0,0,0,0,0,0,0,0"/>
                      <o:lock v:ext="edit" verticies="t"/>
                    </v:shape>
                    <v:shape id="Freeform 1426" o:spid="_x0000_s1034" style="position:absolute;left:31686;top:1809;width:3588;height:4350;visibility:visible;mso-wrap-style:square;v-text-anchor:top" coordsize="22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" path="m114,127r-26,2l67,135,49,145,37,156r-7,15l27,189r,1l30,207r8,15l51,234r15,9l84,248r19,2l129,247r23,-7l173,228r16,-17l199,192r4,-22l203,139r-25,-5l148,129r-34,-2xm116,r27,1l165,7r19,9l200,29r11,15l220,60r5,20l226,103r,154l226,261r-1,4l222,268r-4,1l214,270r-4,-1l207,268r-3,-3l203,261r-1,-4l202,223r-13,16l173,252r-19,11l130,272r-29,2l81,272,60,268,41,259,24,247,12,232,4,214,,192r,-2l2,168r9,-19l24,134,41,121r22,-9l88,106r27,-1l148,106r29,4l202,116r,-11l199,80,192,59,180,44,162,33,141,26,115,23,88,26,63,31,41,41r-3,1l35,42,31,41,27,40,24,36,23,31r1,-5l26,23r3,-3l31,19,57,9,86,2,116,xe" fillcolor="black" strokeweight="0">
                      <v:path arrowok="t" o:connecttype="custom" o:connectlocs="139700,204788;77787,230188;47625,271463;42862,301626;60325,352426;104775,385763;163512,396876;241299,381001;300037,334963;322262,269876;282574,212725;180974,201613;227012,1588;292099,25400;334962,69850;357187,127000;358774,407988;357187,420688;346074,427038;333374,427038;323849,420688;320674,407988;300037,379413;244474,417513;160337,434976;95250,425451;38100,392113;6350,339726;0,301626;17462,236538;65087,192088;139700,168275;234949,168275;320674,184150;315912,127000;285749,69850;223837,41275;139700,41275;65087,65088;55562,66675;42862,63500;36512,49213;41275,36513;49212,30163;136525,3175" o:connectangles="0,0,0,0,0,0,0,0,0,0,0,0,0,0,0,0,0,0,0,0,0,0,0,0,0,0,0,0,0,0,0,0,0,0,0,0,0,0,0,0,0,0,0,0,0"/>
                      <o:lock v:ext="edit" verticies="t"/>
                    </v:shape>
                    <v:shape id="Freeform 1427" o:spid="_x0000_s1035" style="position:absolute;left:36242;top:1809;width:2286;height:4287;visibility:visible;mso-wrap-style:square;v-text-anchor:top" coordsize="144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" path="m131,r4,1l139,2r3,3l143,9r1,4l143,18r-1,4l139,24r-4,3l131,27r-21,4l91,38,73,49,56,63,44,82,33,105r-6,24l25,160r,97l25,261r-3,4l19,268r-3,1l12,270,8,269,5,268,1,265,,261r,-4l,15,,11,1,7,4,4,8,2r4,l16,2r3,2l22,7r3,4l25,15r,63l38,55,54,36,73,20,92,9,111,2,131,xe" fillcolor="black" strokeweight="0">
                      <v:path arrowok="t" o:connecttype="custom" o:connectlocs="207963,0;214313,1588;220663,3175;225425,7938;227013,14288;228600,20638;227013,28575;225425,34925;220663,38100;214313,42863;207963,42863;174625,49213;144463,60325;115888,77788;88900,100013;69850,130175;52388,166688;42863,204788;39688,254001;39688,407988;39688,414338;34925,420688;30163,425451;25400,427038;19050,428626;12700,427038;7938,425451;1588,420688;0,414338;0,407988;0,23813;0,17463;1588,11113;6350,6350;12700,3175;19050,3175;25400,3175;30163,6350;34925,11113;39688,17463;39688,23813;39688,123825;60325,87313;85725,57150;115888,31750;146050,14288;176213,3175;207963,0" o:connectangles="0,0,0,0,0,0,0,0,0,0,0,0,0,0,0,0,0,0,0,0,0,0,0,0,0,0,0,0,0,0,0,0,0,0,0,0,0,0,0,0,0,0,0,0,0,0,0,0"/>
                    </v:shape>
                    <v:shape id="Freeform 1428" o:spid="_x0000_s1036" style="position:absolute;left:39084;top:492;width:2540;height:5651;visibility:visible;mso-wrap-style:square;v-text-anchor:top" coordsize="160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" path="m53,r4,1l61,4r3,4l66,14r,73l148,87r4,1l156,91r3,3l160,99r-1,4l156,106r-4,3l148,110r-82,l66,280r1,17l72,311r9,9l92,327r12,3l118,331r15,-1l143,328r5,-1l152,327r4,3l159,334r,4l159,341r-1,4l155,346r-4,3l134,353r-20,3l94,353,77,348,61,338,50,324,44,306,41,283r,-173l12,110,8,109,4,106,1,103,,98,1,94,4,91,8,88r4,-1l41,87r,-73l41,9,42,5,45,3,49,1,53,xe" fillcolor="black" strokeweight="0">
                      <v:path arrowok="t" o:connecttype="custom" o:connectlocs="84138,0;90488,1587;96838,6350;101600,12700;104775,22225;104775,138112;234950,138112;241300,139700;247650,144462;252413,149225;254000,157162;252413,163512;247650,168275;241300,173037;234950,174625;104775,174625;104775,444499;106363,471487;114300,493712;128588,507999;146050,519112;165100,523874;187325,525462;211138,523874;227013,520699;234950,519112;241300,519112;247650,523874;252413,530224;252413,536574;252413,541337;250825,547687;246063,549274;239713,554037;212725,560387;180975,565149;149225,560387;122238,552449;96838,536574;79375,514349;69850,485774;65088,449262;65088,174625;19050,174625;12700,173037;6350,168275;1588,163512;0,155575;1588,149225;6350,144462;12700,139700;19050,138112;65088,138112;65088,22225;65088,14287;66675,7937;71438,4762;77788,1587;84138,0" o:connectangles="0,0,0,0,0,0,0,0,0,0,0,0,0,0,0,0,0,0,0,0,0,0,0,0,0,0,0,0,0,0,0,0,0,0,0,0,0,0,0,0,0,0,0,0,0,0,0,0,0,0,0,0,0,0,0,0,0,0,0"/>
                    </v:shape>
                    <v:shape id="Freeform 1429" o:spid="_x0000_s1037" style="position:absolute;left:42417;top:1778;width:3556;height:4318;visibility:visible;mso-wrap-style:square;v-text-anchor:top" coordsize="224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" path="m120,r26,3l169,10r19,12l203,39r13,21l223,83r1,25l224,259r,4l223,267r-3,3l216,271r-4,1l207,271r-2,-1l202,267r-3,-4l199,259r,-145l196,87,190,65,177,47,161,35,140,26,115,22,91,26,69,35,51,50,37,68,27,91r-2,27l25,259r-2,4l22,267r-3,3l16,271r-4,1l8,271,4,270,1,267,,263r,-4l,17,,13,1,9,4,6,8,4r4,l16,4r3,2l22,9r1,4l25,17r,38l37,38,52,22,70,10,93,3,120,xe" fillcolor="black" strokeweight="0">
                      <v:path arrowok="t" o:connecttype="custom" o:connectlocs="190500,0;231775,4762;268288,15875;298450,34925;322263,61912;342900,95250;354013,131762;355600,171449;355600,411161;355600,417511;354013,423861;349250,428623;342900,430211;336550,431798;328613,430211;325438,428623;320675,423861;315913,417511;315913,411161;315913,180974;311150,138112;301625,103187;280988,74612;255588,55562;222250,41275;182563,34925;144463,41275;109538,55562;80963,79375;58738,107950;42863,144462;39688,187324;39688,411161;36513,417511;34925,423861;30163,428623;25400,430211;19050,431798;12700,430211;6350,428623;1588,423861;0,417511;0,411161;0,26987;0,20637;1588,14287;6350,9525;12700,6350;19050,6350;25400,6350;30163,9525;34925,14287;36513,20637;39688,26987;39688,87312;58738,60325;82550,34925;111125,15875;147638,4762;190500,0" o:connectangles="0,0,0,0,0,0,0,0,0,0,0,0,0,0,0,0,0,0,0,0,0,0,0,0,0,0,0,0,0,0,0,0,0,0,0,0,0,0,0,0,0,0,0,0,0,0,0,0,0,0,0,0,0,0,0,0,0,0,0,0"/>
                    </v:shape>
                    <v:shape id="Freeform 1430" o:spid="_x0000_s1038" style="position:absolute;left:46799;top:1778;width:3889;height:4381;visibility:visible;mso-wrap-style:square;v-text-anchor:top" coordsize="245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" path="m124,22l99,26,77,36,58,53,43,73,32,97r-4,29l219,126r-4,-24l209,82,198,62,186,46,168,33,147,26,124,22xm125,r31,3l182,14r22,15l222,51r12,25l242,105r3,31l245,141r-3,3l238,147r-5,1l28,148r4,26l40,198r14,19l69,232r19,11l109,250r22,2l157,249r22,-7l198,231r17,-15l217,214r3,-1l223,213r5,l233,216r2,4l235,224r,3l234,230r-3,4l216,247r-18,13l179,268r-23,6l129,276r-28,-4l73,263,50,247,29,227,14,202,4,172,,138r,-1l3,105,13,76,28,51,46,29,69,14,95,3,125,xe" fillcolor="black" strokeweight="0">
                      <v:path arrowok="t" o:connecttype="custom" o:connectlocs="157162,41275;92075,84137;50800,153987;347662,200025;331787,130175;295275,73025;233362,41275;198437,0;288925,22225;352425,80962;384175,166687;388937,223837;377825,233362;44450,234949;63500,314324;109537,368299;173037,396874;249237,395287;314325,366712;344487,339724;354012,338137;369887,342899;373062,355599;371475,365124;342900,392112;284162,425449;204787,438149;115887,417512;46037,360362;6350,273049;0,217487;20637,120650;73025,46037;150812,4762" o:connectangles="0,0,0,0,0,0,0,0,0,0,0,0,0,0,0,0,0,0,0,0,0,0,0,0,0,0,0,0,0,0,0,0,0,0"/>
                      <o:lock v:ext="edit" verticies="t"/>
                    </v:shape>
                    <v:shape id="Freeform 1431" o:spid="_x0000_s1039" style="position:absolute;left:51530;top:1809;width:2302;height:4287;visibility:visible;mso-wrap-style:square;v-text-anchor:top" coordsize="145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" path="m131,r4,1l139,2r3,3l143,9r2,4l143,18r-1,4l139,24r-2,3l131,27r-21,4l91,38,73,49,58,63,44,82r-9,23l28,129r-3,31l25,257r,4l24,265r-3,3l17,269r-4,1l9,269,6,268,3,265,,261r,-4l,15,,11,3,7,6,4,9,2r4,l17,2r4,2l24,7r1,4l25,15r,63l39,55,55,36,73,20,93,9,112,2,131,xe" fillcolor="black" strokeweight="0">
                      <v:path arrowok="t" o:connecttype="custom" o:connectlocs="207961,0;214311,1588;220661,3175;225424,7938;227011,14288;230186,20638;227011,28575;225424,34925;220661,38100;217486,42863;207961,42863;174624,49213;144462,60325;115887,77788;92074,100013;69850,130175;55562,166688;44450,204788;39687,254001;39687,407988;39687,414338;38100,420688;33337,425451;26987,427038;20637,428626;14287,427038;9525,425451;4762,420688;0,414338;0,407988;0,23813;0,17463;4762,11113;9525,6350;14287,3175;20637,3175;26987,3175;33337,6350;38100,11113;39687,17463;39687,23813;39687,123825;61912,87313;87312,57150;115887,31750;147637,14288;177799,3175;207961,0" o:connectangles="0,0,0,0,0,0,0,0,0,0,0,0,0,0,0,0,0,0,0,0,0,0,0,0,0,0,0,0,0,0,0,0,0,0,0,0,0,0,0,0,0,0,0,0,0,0,0,0"/>
                    </v:shape>
                    <v:shape id="Freeform 1432" o:spid="_x0000_s1040" style="position:absolute;left:54228;top:1778;width:3112;height:4365;visibility:visible;mso-wrap-style:square;v-text-anchor:top" coordsize="196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" path="m97,r30,3l156,11r26,14l185,26r3,3l189,32r,4l188,40r-3,4l182,47r-5,2l173,47r-3,-1l147,35,122,26,97,25,77,26,60,33,48,43,39,55,37,71r,1l39,84r9,12l60,104r15,7l92,118r18,5l129,129r16,5l162,143r14,9l187,163r8,15l196,196r,2l193,220r-9,19l170,254r-18,11l130,272r-25,3l79,272,52,265,26,254,4,241,2,238,,235r,-4l1,227r3,-4l6,220r6,-2l16,220r4,1l48,238r29,9l108,252r19,-3l145,242r14,-10l167,218r4,-17l171,201r-2,-16l160,174r-11,-8l136,159r-17,-7l101,147,83,141,64,136,48,129,34,119,22,108,15,93,12,75r,-2l15,54,23,36,35,21,53,10,74,3,97,xe" fillcolor="black" strokeweight="0">
                      <v:path arrowok="t" o:connecttype="custom" o:connectlocs="201611,4763;288922,39688;298447,46038;300035,57150;293685,69850;280985,77788;269872,73025;193673,41275;122236,41275;76199,68263;58737,112713;61912,133350;95249,165100;146049,187325;204786,204788;257173,227013;296860,258763;311147,311150;306385,349250;269872,403225;206373,431800;125411,431800;41275,403225;3175,377825;0,366713;6350,354013;19050,346075;31750,350838;122236,392113;201611,395288;252410,368300;271460,319088;268285,293688;236535,263525;188911,241300;131761,223838;76199,204788;34925,171450;19050,119063;23812,85725;55562,33338;117474,4763" o:connectangles="0,0,0,0,0,0,0,0,0,0,0,0,0,0,0,0,0,0,0,0,0,0,0,0,0,0,0,0,0,0,0,0,0,0,0,0,0,0,0,0,0,0"/>
                    </v:shape>
                    <v:rect id="AutoShape 3" o:spid="_x0000_s1041" style="position:absolute;width:57340;height:6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" filled="f" stroked="f">
                      <o:lock v:ext="edit" aspectratio="t" text="t"/>
                    </v:rect>
                    <w10:anchorlock/>
                  </v:group>
                </w:pict>
              </mc:Fallback>
            </mc:AlternateContent>
          </w:r>
        </w:p>
      </w:tc>
      <w:tc>
        <w:tcPr>
          <w:tcW w:w="7148" w:type="dxa"/>
          <w:vAlign w:val="center"/>
        </w:tcPr>
        <w:p w14:paraId="032007BD" w14:textId="38BB99E0" w:rsidR="005D031A" w:rsidRDefault="00262583" w:rsidP="005D031A">
          <w:pPr>
            <w:pStyle w:val="TNRef"/>
          </w:pPr>
          <w:r>
            <w:t>100 West Cromwell Road</w:t>
          </w:r>
        </w:p>
        <w:p w14:paraId="7ED595EE" w14:textId="23166FC1" w:rsidR="005D031A" w:rsidRDefault="00262583" w:rsidP="005D031A">
          <w:pPr>
            <w:pStyle w:val="Titleline2"/>
          </w:pPr>
          <w:r>
            <w:t xml:space="preserve">GLA </w:t>
          </w:r>
          <w:r w:rsidR="00E00DF8">
            <w:t>Overheating Checklist</w:t>
          </w:r>
        </w:p>
        <w:p w14:paraId="62E5C09B" w14:textId="2DFFC5EA" w:rsidR="005D031A" w:rsidRDefault="005D031A" w:rsidP="005D031A">
          <w:pPr>
            <w:pStyle w:val="TNRef"/>
          </w:pPr>
          <w:r>
            <w:t xml:space="preserve">Revision </w:t>
          </w:r>
          <w:r w:rsidR="00E00DF8">
            <w:t xml:space="preserve">00 </w:t>
          </w:r>
          <w:r>
            <w:t xml:space="preserve">| </w:t>
          </w:r>
          <w:r w:rsidR="00E00DF8">
            <w:t>04.04.2019</w:t>
          </w:r>
        </w:p>
      </w:tc>
    </w:tr>
  </w:tbl>
  <w:p w14:paraId="5C73CBFC" w14:textId="77777777" w:rsidR="005D031A" w:rsidRDefault="005D031A" w:rsidP="00FE1CB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D9F047F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F1E2D06"/>
    <w:multiLevelType w:val="hybridMultilevel"/>
    <w:tmpl w:val="31841C50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82355"/>
    <w:multiLevelType w:val="hybridMultilevel"/>
    <w:tmpl w:val="36EA261A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930B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00C71E2"/>
    <w:multiLevelType w:val="multilevel"/>
    <w:tmpl w:val="5A2E1CA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D50F96"/>
    <w:multiLevelType w:val="hybridMultilevel"/>
    <w:tmpl w:val="B49C3800"/>
    <w:lvl w:ilvl="0" w:tplc="AD70232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58A1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16179FD"/>
    <w:multiLevelType w:val="hybridMultilevel"/>
    <w:tmpl w:val="63ECCF98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B715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BC51C4"/>
    <w:multiLevelType w:val="hybridMultilevel"/>
    <w:tmpl w:val="440AA0FE"/>
    <w:lvl w:ilvl="0" w:tplc="A85C67DE">
      <w:numFmt w:val="bullet"/>
      <w:lvlText w:val="•"/>
      <w:lvlJc w:val="left"/>
      <w:pPr>
        <w:ind w:left="144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E40A21"/>
    <w:multiLevelType w:val="hybridMultilevel"/>
    <w:tmpl w:val="ADB0D1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51371"/>
    <w:multiLevelType w:val="hybridMultilevel"/>
    <w:tmpl w:val="F3F00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769AB"/>
    <w:multiLevelType w:val="hybridMultilevel"/>
    <w:tmpl w:val="2D64D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F765A"/>
    <w:multiLevelType w:val="hybridMultilevel"/>
    <w:tmpl w:val="69EA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33342"/>
    <w:multiLevelType w:val="hybridMultilevel"/>
    <w:tmpl w:val="4580D62A"/>
    <w:lvl w:ilvl="0" w:tplc="E390887E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6389D"/>
    <w:multiLevelType w:val="hybridMultilevel"/>
    <w:tmpl w:val="AF725250"/>
    <w:lvl w:ilvl="0" w:tplc="DB1EB2E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8455D"/>
    <w:multiLevelType w:val="hybridMultilevel"/>
    <w:tmpl w:val="65EA61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3"/>
  </w:num>
  <w:num w:numId="5">
    <w:abstractNumId w:val="16"/>
  </w:num>
  <w:num w:numId="6">
    <w:abstractNumId w:val="1"/>
  </w:num>
  <w:num w:numId="7">
    <w:abstractNumId w:val="6"/>
  </w:num>
  <w:num w:numId="8">
    <w:abstractNumId w:val="9"/>
  </w:num>
  <w:num w:numId="9">
    <w:abstractNumId w:val="2"/>
  </w:num>
  <w:num w:numId="10">
    <w:abstractNumId w:val="7"/>
  </w:num>
  <w:num w:numId="11">
    <w:abstractNumId w:val="12"/>
  </w:num>
  <w:num w:numId="12">
    <w:abstractNumId w:val="4"/>
  </w:num>
  <w:num w:numId="13">
    <w:abstractNumId w:val="10"/>
  </w:num>
  <w:num w:numId="14">
    <w:abstractNumId w:val="0"/>
  </w:num>
  <w:num w:numId="15">
    <w:abstractNumId w:val="13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LockTheme/>
  <w:styleLockQFSet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DF8"/>
    <w:rsid w:val="00003D29"/>
    <w:rsid w:val="00007AE2"/>
    <w:rsid w:val="0002708B"/>
    <w:rsid w:val="00065AB0"/>
    <w:rsid w:val="000A24B5"/>
    <w:rsid w:val="000A3657"/>
    <w:rsid w:val="000B0B26"/>
    <w:rsid w:val="000B1D08"/>
    <w:rsid w:val="000E0C8F"/>
    <w:rsid w:val="000F27AD"/>
    <w:rsid w:val="00111648"/>
    <w:rsid w:val="00122E6C"/>
    <w:rsid w:val="001268C6"/>
    <w:rsid w:val="00137126"/>
    <w:rsid w:val="00142832"/>
    <w:rsid w:val="001634FE"/>
    <w:rsid w:val="00183067"/>
    <w:rsid w:val="00183E5E"/>
    <w:rsid w:val="001C070D"/>
    <w:rsid w:val="001C2B9E"/>
    <w:rsid w:val="001C4C1E"/>
    <w:rsid w:val="001D288F"/>
    <w:rsid w:val="001D39E0"/>
    <w:rsid w:val="001E2E0F"/>
    <w:rsid w:val="001F18E9"/>
    <w:rsid w:val="00201A5E"/>
    <w:rsid w:val="002147EE"/>
    <w:rsid w:val="00225973"/>
    <w:rsid w:val="00241357"/>
    <w:rsid w:val="00262583"/>
    <w:rsid w:val="0026355D"/>
    <w:rsid w:val="0026385D"/>
    <w:rsid w:val="002711FC"/>
    <w:rsid w:val="002761BA"/>
    <w:rsid w:val="002945FA"/>
    <w:rsid w:val="002A0DFB"/>
    <w:rsid w:val="002B13BE"/>
    <w:rsid w:val="002C2CE3"/>
    <w:rsid w:val="003104B6"/>
    <w:rsid w:val="003108B6"/>
    <w:rsid w:val="0039361F"/>
    <w:rsid w:val="003B7DE1"/>
    <w:rsid w:val="003C7200"/>
    <w:rsid w:val="00451156"/>
    <w:rsid w:val="00481788"/>
    <w:rsid w:val="004A61E3"/>
    <w:rsid w:val="004A6520"/>
    <w:rsid w:val="004B7881"/>
    <w:rsid w:val="004D4C4D"/>
    <w:rsid w:val="005254FC"/>
    <w:rsid w:val="00525D58"/>
    <w:rsid w:val="0054768C"/>
    <w:rsid w:val="005663F1"/>
    <w:rsid w:val="00581278"/>
    <w:rsid w:val="00581FA9"/>
    <w:rsid w:val="005A44F4"/>
    <w:rsid w:val="005B31E4"/>
    <w:rsid w:val="005B347A"/>
    <w:rsid w:val="005B7A1B"/>
    <w:rsid w:val="005C17C7"/>
    <w:rsid w:val="005C2851"/>
    <w:rsid w:val="005D031A"/>
    <w:rsid w:val="005D44DA"/>
    <w:rsid w:val="005E7EDC"/>
    <w:rsid w:val="00611978"/>
    <w:rsid w:val="00621941"/>
    <w:rsid w:val="00624A2D"/>
    <w:rsid w:val="00663B63"/>
    <w:rsid w:val="00684CEB"/>
    <w:rsid w:val="0069145C"/>
    <w:rsid w:val="006926CC"/>
    <w:rsid w:val="006B1B74"/>
    <w:rsid w:val="006C54E4"/>
    <w:rsid w:val="006D2CA8"/>
    <w:rsid w:val="006E506C"/>
    <w:rsid w:val="0070782C"/>
    <w:rsid w:val="00770D73"/>
    <w:rsid w:val="00783321"/>
    <w:rsid w:val="007B29EE"/>
    <w:rsid w:val="007E2194"/>
    <w:rsid w:val="007E65F5"/>
    <w:rsid w:val="007F4F81"/>
    <w:rsid w:val="00804D93"/>
    <w:rsid w:val="00807DFA"/>
    <w:rsid w:val="0082089C"/>
    <w:rsid w:val="00851ED7"/>
    <w:rsid w:val="00893AF0"/>
    <w:rsid w:val="008C4C5A"/>
    <w:rsid w:val="00910B61"/>
    <w:rsid w:val="0093710A"/>
    <w:rsid w:val="0094282C"/>
    <w:rsid w:val="009703DD"/>
    <w:rsid w:val="009854F3"/>
    <w:rsid w:val="0099006B"/>
    <w:rsid w:val="009C4F43"/>
    <w:rsid w:val="009C6DAD"/>
    <w:rsid w:val="009D78A1"/>
    <w:rsid w:val="009E3CC9"/>
    <w:rsid w:val="00A1258E"/>
    <w:rsid w:val="00A2353D"/>
    <w:rsid w:val="00A333D3"/>
    <w:rsid w:val="00A3424A"/>
    <w:rsid w:val="00A343CB"/>
    <w:rsid w:val="00A56A5F"/>
    <w:rsid w:val="00A74054"/>
    <w:rsid w:val="00AB6DDF"/>
    <w:rsid w:val="00AB6E40"/>
    <w:rsid w:val="00B157E1"/>
    <w:rsid w:val="00B20674"/>
    <w:rsid w:val="00B25885"/>
    <w:rsid w:val="00B33C33"/>
    <w:rsid w:val="00B423AA"/>
    <w:rsid w:val="00B53398"/>
    <w:rsid w:val="00B67097"/>
    <w:rsid w:val="00BC1D5D"/>
    <w:rsid w:val="00BD56DD"/>
    <w:rsid w:val="00BE715E"/>
    <w:rsid w:val="00BF2A80"/>
    <w:rsid w:val="00C02969"/>
    <w:rsid w:val="00C63E4A"/>
    <w:rsid w:val="00C8653B"/>
    <w:rsid w:val="00CB29D4"/>
    <w:rsid w:val="00CB75E1"/>
    <w:rsid w:val="00CC51B8"/>
    <w:rsid w:val="00CF603F"/>
    <w:rsid w:val="00D009DD"/>
    <w:rsid w:val="00D00AB5"/>
    <w:rsid w:val="00D04CDB"/>
    <w:rsid w:val="00D11ED4"/>
    <w:rsid w:val="00D312B6"/>
    <w:rsid w:val="00D40E7A"/>
    <w:rsid w:val="00D7312F"/>
    <w:rsid w:val="00D910CB"/>
    <w:rsid w:val="00DC47E4"/>
    <w:rsid w:val="00E00DF8"/>
    <w:rsid w:val="00E032CB"/>
    <w:rsid w:val="00E212F2"/>
    <w:rsid w:val="00E23073"/>
    <w:rsid w:val="00E41407"/>
    <w:rsid w:val="00E431E3"/>
    <w:rsid w:val="00E50ED8"/>
    <w:rsid w:val="00E520EE"/>
    <w:rsid w:val="00E625AF"/>
    <w:rsid w:val="00E65941"/>
    <w:rsid w:val="00E7270F"/>
    <w:rsid w:val="00EA23CD"/>
    <w:rsid w:val="00EE7C7A"/>
    <w:rsid w:val="00EF6639"/>
    <w:rsid w:val="00F03F6E"/>
    <w:rsid w:val="00F12073"/>
    <w:rsid w:val="00F557EB"/>
    <w:rsid w:val="00F8266C"/>
    <w:rsid w:val="00F97F35"/>
    <w:rsid w:val="00FA516D"/>
    <w:rsid w:val="00FD6301"/>
    <w:rsid w:val="00FD680B"/>
    <w:rsid w:val="00FE1CBA"/>
    <w:rsid w:val="00FE6D34"/>
    <w:rsid w:val="00FF1ADF"/>
    <w:rsid w:val="00FF5595"/>
    <w:rsid w:val="00FF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F64E71"/>
  <w15:chartTrackingRefBased/>
  <w15:docId w15:val="{216055E2-7DE2-40CB-9D7B-5EDA9F4DB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2F2"/>
    <w:pPr>
      <w:spacing w:before="40" w:after="360" w:line="240" w:lineRule="auto"/>
      <w:jc w:val="both"/>
    </w:pPr>
    <w:rPr>
      <w:rFonts w:ascii="Calibri Light" w:hAnsi="Calibri Light"/>
      <w:color w:val="2F2F2F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56DD"/>
    <w:pPr>
      <w:keepNext/>
      <w:keepLines/>
      <w:numPr>
        <w:numId w:val="4"/>
      </w:numPr>
      <w:spacing w:before="240"/>
      <w:ind w:left="431" w:hanging="431"/>
      <w:outlineLvl w:val="0"/>
    </w:pPr>
    <w:rPr>
      <w:rFonts w:ascii="Arial Rounded MT Bold" w:eastAsiaTheme="majorEastAsia" w:hAnsi="Arial Rounded MT Bold" w:cstheme="majorBidi"/>
      <w:color w:val="383E92" w:themeColor="background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56DD"/>
    <w:pPr>
      <w:keepNext/>
      <w:keepLines/>
      <w:numPr>
        <w:ilvl w:val="1"/>
        <w:numId w:val="4"/>
      </w:numPr>
      <w:spacing w:before="240" w:after="40"/>
      <w:ind w:left="454" w:hanging="454"/>
      <w:outlineLvl w:val="1"/>
    </w:pPr>
    <w:rPr>
      <w:rFonts w:eastAsiaTheme="majorEastAsia" w:cstheme="majorBidi"/>
      <w:b/>
      <w:color w:val="2F2F2F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56DD"/>
    <w:pPr>
      <w:keepNext/>
      <w:keepLines/>
      <w:numPr>
        <w:ilvl w:val="2"/>
        <w:numId w:val="4"/>
      </w:numPr>
      <w:spacing w:after="40"/>
      <w:ind w:left="624" w:hanging="624"/>
      <w:outlineLvl w:val="2"/>
    </w:pPr>
    <w:rPr>
      <w:rFonts w:eastAsiaTheme="majorEastAsia" w:cstheme="majorBidi"/>
      <w:b/>
      <w:color w:val="2F2F2F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D56DD"/>
    <w:pPr>
      <w:keepNext/>
      <w:keepLines/>
      <w:spacing w:after="40"/>
      <w:outlineLvl w:val="3"/>
    </w:pPr>
    <w:rPr>
      <w:rFonts w:eastAsiaTheme="majorEastAsia" w:cstheme="majorBidi"/>
      <w:b/>
      <w:iCs/>
      <w:color w:val="auto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183067"/>
    <w:pPr>
      <w:keepNext/>
      <w:keepLines/>
      <w:numPr>
        <w:ilvl w:val="4"/>
        <w:numId w:val="4"/>
      </w:numPr>
      <w:spacing w:after="0"/>
      <w:outlineLvl w:val="4"/>
    </w:pPr>
    <w:rPr>
      <w:rFonts w:asciiTheme="majorHAnsi" w:eastAsiaTheme="majorEastAsia" w:hAnsiTheme="majorHAnsi" w:cstheme="majorBidi"/>
      <w:color w:val="51356D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067"/>
    <w:pPr>
      <w:keepNext/>
      <w:keepLines/>
      <w:numPr>
        <w:ilvl w:val="5"/>
        <w:numId w:val="4"/>
      </w:numPr>
      <w:spacing w:after="0"/>
      <w:outlineLvl w:val="5"/>
    </w:pPr>
    <w:rPr>
      <w:rFonts w:asciiTheme="majorHAnsi" w:eastAsiaTheme="majorEastAsia" w:hAnsiTheme="majorHAnsi" w:cstheme="majorBidi"/>
      <w:color w:val="36234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067"/>
    <w:pPr>
      <w:keepNext/>
      <w:keepLines/>
      <w:numPr>
        <w:ilvl w:val="6"/>
        <w:numId w:val="4"/>
      </w:numPr>
      <w:spacing w:after="0"/>
      <w:outlineLvl w:val="6"/>
    </w:pPr>
    <w:rPr>
      <w:rFonts w:asciiTheme="majorHAnsi" w:eastAsiaTheme="majorEastAsia" w:hAnsiTheme="majorHAnsi" w:cstheme="majorBidi"/>
      <w:i/>
      <w:iCs/>
      <w:color w:val="36234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067"/>
    <w:pPr>
      <w:keepNext/>
      <w:keepLines/>
      <w:numPr>
        <w:ilvl w:val="7"/>
        <w:numId w:val="4"/>
      </w:numPr>
      <w:spacing w:after="0"/>
      <w:outlineLvl w:val="7"/>
    </w:pPr>
    <w:rPr>
      <w:rFonts w:asciiTheme="majorHAnsi" w:eastAsiaTheme="majorEastAsia" w:hAnsiTheme="majorHAnsi" w:cstheme="majorBidi"/>
      <w:color w:val="4E4E4E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067"/>
    <w:pPr>
      <w:keepNext/>
      <w:keepLines/>
      <w:numPr>
        <w:ilvl w:val="8"/>
        <w:numId w:val="4"/>
      </w:numPr>
      <w:spacing w:after="0"/>
      <w:outlineLvl w:val="8"/>
    </w:pPr>
    <w:rPr>
      <w:rFonts w:asciiTheme="majorHAnsi" w:eastAsiaTheme="majorEastAsia" w:hAnsiTheme="majorHAnsi" w:cstheme="majorBidi"/>
      <w:i/>
      <w:iCs/>
      <w:color w:val="4E4E4E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56DD"/>
    <w:rPr>
      <w:rFonts w:ascii="Arial Rounded MT Bold" w:eastAsiaTheme="majorEastAsia" w:hAnsi="Arial Rounded MT Bold" w:cstheme="majorBidi"/>
      <w:color w:val="383E92" w:themeColor="background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56DD"/>
    <w:rPr>
      <w:rFonts w:ascii="Calibri Light" w:eastAsiaTheme="majorEastAsia" w:hAnsi="Calibri Light" w:cstheme="majorBidi"/>
      <w:b/>
      <w:color w:val="2F2F2F" w:themeColor="text1"/>
      <w:sz w:val="24"/>
      <w:szCs w:val="26"/>
    </w:rPr>
  </w:style>
  <w:style w:type="paragraph" w:styleId="ListParagraph">
    <w:name w:val="List Paragraph"/>
    <w:basedOn w:val="Normal"/>
    <w:uiPriority w:val="34"/>
    <w:qFormat/>
    <w:rsid w:val="006926CC"/>
    <w:pPr>
      <w:ind w:left="720"/>
      <w:contextualSpacing/>
    </w:pPr>
    <w:rPr>
      <w:color w:val="2F2F2F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BD56DD"/>
    <w:rPr>
      <w:rFonts w:ascii="Calibri Light" w:eastAsiaTheme="majorEastAsia" w:hAnsi="Calibri Light" w:cstheme="majorBidi"/>
      <w:b/>
      <w:color w:val="2F2F2F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D56DD"/>
    <w:rPr>
      <w:rFonts w:ascii="Calibri Light" w:eastAsiaTheme="majorEastAsia" w:hAnsi="Calibri Light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067"/>
    <w:rPr>
      <w:rFonts w:asciiTheme="majorHAnsi" w:eastAsiaTheme="majorEastAsia" w:hAnsiTheme="majorHAnsi" w:cstheme="majorBidi"/>
      <w:color w:val="51356D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067"/>
    <w:rPr>
      <w:rFonts w:asciiTheme="majorHAnsi" w:eastAsiaTheme="majorEastAsia" w:hAnsiTheme="majorHAnsi" w:cstheme="majorBidi"/>
      <w:color w:val="36234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067"/>
    <w:rPr>
      <w:rFonts w:asciiTheme="majorHAnsi" w:eastAsiaTheme="majorEastAsia" w:hAnsiTheme="majorHAnsi" w:cstheme="majorBidi"/>
      <w:i/>
      <w:iCs/>
      <w:color w:val="36234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067"/>
    <w:rPr>
      <w:rFonts w:asciiTheme="majorHAnsi" w:eastAsiaTheme="majorEastAsia" w:hAnsiTheme="majorHAnsi" w:cstheme="majorBidi"/>
      <w:color w:val="4E4E4E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067"/>
    <w:rPr>
      <w:rFonts w:asciiTheme="majorHAnsi" w:eastAsiaTheme="majorEastAsia" w:hAnsiTheme="majorHAnsi" w:cstheme="majorBidi"/>
      <w:i/>
      <w:iCs/>
      <w:color w:val="4E4E4E" w:themeColor="text1" w:themeTint="D8"/>
      <w:sz w:val="21"/>
      <w:szCs w:val="21"/>
    </w:rPr>
  </w:style>
  <w:style w:type="paragraph" w:styleId="NoSpacing">
    <w:name w:val="No Spacing"/>
    <w:link w:val="NoSpacingChar"/>
    <w:uiPriority w:val="1"/>
    <w:qFormat/>
    <w:rsid w:val="00CF603F"/>
    <w:pPr>
      <w:spacing w:after="0" w:line="240" w:lineRule="auto"/>
      <w:jc w:val="both"/>
    </w:pPr>
    <w:rPr>
      <w:rFonts w:ascii="Calibri Light" w:hAnsi="Calibri Light"/>
      <w:color w:val="2F2F2F" w:themeColor="text1"/>
    </w:rPr>
  </w:style>
  <w:style w:type="table" w:customStyle="1" w:styleId="ScotchTable1">
    <w:name w:val="Scotch Table 1"/>
    <w:basedOn w:val="TableNormal"/>
    <w:uiPriority w:val="99"/>
    <w:rsid w:val="00EE7C7A"/>
    <w:pPr>
      <w:spacing w:before="100" w:beforeAutospacing="1" w:after="100" w:afterAutospacing="1" w:line="240" w:lineRule="auto"/>
    </w:pPr>
    <w:rPr>
      <w:rFonts w:ascii="Calibri Light" w:hAnsi="Calibri Light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</w:tblBorders>
    </w:tblPr>
    <w:tcPr>
      <w:vAlign w:val="center"/>
    </w:tcPr>
    <w:tblStylePr w:type="firstRow">
      <w:pPr>
        <w:jc w:val="center"/>
      </w:pPr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183E5E"/>
    <w:pPr>
      <w:spacing w:before="0" w:after="40"/>
    </w:pPr>
    <w:rPr>
      <w:i/>
      <w:iCs/>
      <w:color w:val="2F2F2F" w:themeColor="text1"/>
      <w:sz w:val="18"/>
      <w:szCs w:val="18"/>
    </w:rPr>
  </w:style>
  <w:style w:type="table" w:customStyle="1" w:styleId="ScotchTableOption2">
    <w:name w:val="Scotch Table Option 2"/>
    <w:basedOn w:val="TableNormal"/>
    <w:uiPriority w:val="99"/>
    <w:rsid w:val="006C54E4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383E92" w:themeFill="background2"/>
      </w:tcPr>
    </w:tblStylePr>
  </w:style>
  <w:style w:type="table" w:customStyle="1" w:styleId="ScotchOption3">
    <w:name w:val="Scotch Option 3"/>
    <w:basedOn w:val="TableNormal"/>
    <w:uiPriority w:val="99"/>
    <w:rsid w:val="0082089C"/>
    <w:pPr>
      <w:spacing w:after="0" w:line="240" w:lineRule="auto"/>
    </w:pPr>
    <w:rPr>
      <w:rFonts w:eastAsiaTheme="minorEastAsia"/>
      <w:szCs w:val="21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Col">
      <w:rPr>
        <w:rFonts w:ascii="Calibri Light" w:hAnsi="Calibri Light"/>
        <w:b/>
        <w:color w:val="FFFFFF" w:themeColor="background1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</w:tcPr>
    </w:tblStylePr>
  </w:style>
  <w:style w:type="table" w:customStyle="1" w:styleId="ScotchOption4">
    <w:name w:val="Scotch Option 4"/>
    <w:basedOn w:val="TableNormal"/>
    <w:uiPriority w:val="99"/>
    <w:rsid w:val="00893AF0"/>
    <w:pPr>
      <w:spacing w:after="0" w:line="240" w:lineRule="auto"/>
    </w:pPr>
    <w:tblPr>
      <w:tblStyleRowBandSize w:val="1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pPr>
        <w:jc w:val="center"/>
      </w:pPr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  <w:vAlign w:val="center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customStyle="1" w:styleId="ScotchTable5">
    <w:name w:val="Scotch Table 5"/>
    <w:basedOn w:val="TableNormal"/>
    <w:uiPriority w:val="99"/>
    <w:rsid w:val="00893AF0"/>
    <w:pPr>
      <w:spacing w:after="0" w:line="240" w:lineRule="auto"/>
    </w:pPr>
    <w:tblPr>
      <w:tblStyleColBandSize w:val="1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</w:tblBorders>
    </w:tblPr>
    <w:tblStylePr w:type="firstRow"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nil"/>
          <w:insideV w:val="nil"/>
        </w:tcBorders>
        <w:shd w:val="clear" w:color="auto" w:fill="383E92" w:themeFill="background2"/>
      </w:tcPr>
    </w:tblStylePr>
    <w:tblStylePr w:type="band2Vert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82089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82089C"/>
    <w:rPr>
      <w:rFonts w:ascii="Calibri Light" w:hAnsi="Calibri Light"/>
    </w:rPr>
  </w:style>
  <w:style w:type="paragraph" w:styleId="Footer">
    <w:name w:val="footer"/>
    <w:basedOn w:val="Normal"/>
    <w:link w:val="FooterChar"/>
    <w:uiPriority w:val="99"/>
    <w:unhideWhenUsed/>
    <w:rsid w:val="0082089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2089C"/>
    <w:rPr>
      <w:rFonts w:ascii="Calibri Light" w:hAnsi="Calibri Light"/>
    </w:rPr>
  </w:style>
  <w:style w:type="character" w:styleId="PlaceholderText">
    <w:name w:val="Placeholder Text"/>
    <w:basedOn w:val="DefaultParagraphFont"/>
    <w:rsid w:val="005254FC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5254FC"/>
    <w:pPr>
      <w:spacing w:before="0" w:after="0"/>
      <w:contextualSpacing/>
      <w:jc w:val="right"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54FC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NoSpacingChar">
    <w:name w:val="No Spacing Char"/>
    <w:basedOn w:val="DefaultParagraphFont"/>
    <w:link w:val="NoSpacing"/>
    <w:uiPriority w:val="1"/>
    <w:rsid w:val="00CF603F"/>
    <w:rPr>
      <w:rFonts w:ascii="Calibri Light" w:hAnsi="Calibri Light"/>
      <w:color w:val="2F2F2F" w:themeColor="text1"/>
    </w:rPr>
  </w:style>
  <w:style w:type="paragraph" w:customStyle="1" w:styleId="ContentsHeading">
    <w:name w:val="Contents Heading"/>
    <w:basedOn w:val="Heading1"/>
    <w:link w:val="ContentsHeadingChar"/>
    <w:rsid w:val="001F18E9"/>
    <w:pPr>
      <w:numPr>
        <w:numId w:val="0"/>
      </w:numPr>
      <w:spacing w:before="0" w:after="160" w:line="259" w:lineRule="auto"/>
      <w:jc w:val="left"/>
    </w:pPr>
  </w:style>
  <w:style w:type="table" w:styleId="TableGrid">
    <w:name w:val="Table Grid"/>
    <w:basedOn w:val="TableNormal"/>
    <w:uiPriority w:val="39"/>
    <w:rsid w:val="001F18E9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sHeadingChar">
    <w:name w:val="Contents Heading Char"/>
    <w:basedOn w:val="Heading1Char"/>
    <w:link w:val="ContentsHeading"/>
    <w:rsid w:val="001F18E9"/>
    <w:rPr>
      <w:rFonts w:ascii="Calibri Light" w:eastAsiaTheme="majorEastAsia" w:hAnsi="Calibri Light" w:cstheme="majorBidi"/>
      <w:b w:val="0"/>
      <w:color w:val="383E92" w:themeColor="background2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009DD"/>
    <w:pPr>
      <w:numPr>
        <w:numId w:val="0"/>
      </w:numPr>
      <w:spacing w:after="0"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C720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C7200"/>
    <w:pPr>
      <w:tabs>
        <w:tab w:val="left" w:pos="880"/>
        <w:tab w:val="right" w:leader="dot" w:pos="7926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0A3657"/>
    <w:pPr>
      <w:tabs>
        <w:tab w:val="left" w:pos="1320"/>
        <w:tab w:val="right" w:leader="dot" w:pos="792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D009DD"/>
    <w:rPr>
      <w:color w:val="0D97D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1156"/>
    <w:rPr>
      <w:color w:val="808080"/>
      <w:shd w:val="clear" w:color="auto" w:fill="E6E6E6"/>
    </w:rPr>
  </w:style>
  <w:style w:type="table" w:styleId="TableGridLight">
    <w:name w:val="Grid Table Light"/>
    <w:basedOn w:val="TableNormal"/>
    <w:uiPriority w:val="40"/>
    <w:rsid w:val="007B29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tyle1">
    <w:name w:val="Style1"/>
    <w:basedOn w:val="TableNormal"/>
    <w:uiPriority w:val="99"/>
    <w:rsid w:val="00481788"/>
    <w:pPr>
      <w:spacing w:after="0" w:line="240" w:lineRule="auto"/>
    </w:pPr>
    <w:tblPr>
      <w:tblBorders>
        <w:insideH w:val="single" w:sz="4" w:space="0" w:color="BFBFBF" w:themeColor="background1" w:themeShade="BF"/>
      </w:tblBorders>
    </w:tblPr>
    <w:tcPr>
      <w:tcMar>
        <w:left w:w="0" w:type="dxa"/>
        <w:right w:w="0" w:type="dxa"/>
      </w:tcMar>
    </w:tcPr>
    <w:tblStylePr w:type="firstRow">
      <w:rPr>
        <w:rFonts w:asciiTheme="majorHAnsi" w:hAnsiTheme="maj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2597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973"/>
    <w:rPr>
      <w:rFonts w:ascii="Segoe UI" w:hAnsi="Segoe UI" w:cs="Segoe UI"/>
      <w:color w:val="2F2F2F"/>
      <w:sz w:val="18"/>
      <w:szCs w:val="18"/>
    </w:rPr>
  </w:style>
  <w:style w:type="paragraph" w:styleId="ListBullet4">
    <w:name w:val="List Bullet 4"/>
    <w:basedOn w:val="Normal"/>
    <w:rsid w:val="003C7200"/>
    <w:pPr>
      <w:numPr>
        <w:numId w:val="14"/>
      </w:numPr>
      <w:spacing w:before="120" w:after="120"/>
      <w:contextualSpacing/>
    </w:pPr>
    <w:rPr>
      <w:rFonts w:asciiTheme="minorHAnsi" w:eastAsiaTheme="minorEastAsia" w:hAnsiTheme="minorHAnsi"/>
      <w:color w:val="auto"/>
    </w:rPr>
  </w:style>
  <w:style w:type="paragraph" w:customStyle="1" w:styleId="HeaderLine1">
    <w:name w:val="Header Line 1"/>
    <w:basedOn w:val="NoSpacing"/>
    <w:link w:val="HeaderLine1Char"/>
    <w:rsid w:val="0093710A"/>
    <w:pPr>
      <w:spacing w:line="360" w:lineRule="auto"/>
      <w:jc w:val="right"/>
    </w:pPr>
  </w:style>
  <w:style w:type="paragraph" w:customStyle="1" w:styleId="TechNoteRef">
    <w:name w:val="Tech Note Ref"/>
    <w:basedOn w:val="HeaderLine1"/>
    <w:link w:val="TechNoteRefChar"/>
    <w:rsid w:val="0093710A"/>
  </w:style>
  <w:style w:type="character" w:customStyle="1" w:styleId="HeaderLine1Char">
    <w:name w:val="Header Line 1 Char"/>
    <w:basedOn w:val="NoSpacingChar"/>
    <w:link w:val="HeaderLine1"/>
    <w:rsid w:val="0093710A"/>
    <w:rPr>
      <w:rFonts w:ascii="Calibri Light" w:hAnsi="Calibri Light"/>
      <w:color w:val="2F2F2F" w:themeColor="text1"/>
    </w:rPr>
  </w:style>
  <w:style w:type="paragraph" w:customStyle="1" w:styleId="Reference">
    <w:name w:val="Reference"/>
    <w:basedOn w:val="Normal"/>
    <w:link w:val="ReferenceChar"/>
    <w:rsid w:val="005D031A"/>
  </w:style>
  <w:style w:type="character" w:customStyle="1" w:styleId="TechNoteRefChar">
    <w:name w:val="Tech Note Ref Char"/>
    <w:basedOn w:val="HeaderLine1Char"/>
    <w:link w:val="TechNoteRef"/>
    <w:rsid w:val="0093710A"/>
    <w:rPr>
      <w:rFonts w:ascii="Calibri Light" w:hAnsi="Calibri Light"/>
      <w:color w:val="2F2F2F" w:themeColor="text1"/>
    </w:rPr>
  </w:style>
  <w:style w:type="paragraph" w:customStyle="1" w:styleId="TitleRow">
    <w:name w:val="Title Row"/>
    <w:basedOn w:val="NoSpacing"/>
    <w:link w:val="TitleRowChar"/>
    <w:rsid w:val="0093710A"/>
    <w:pPr>
      <w:spacing w:line="360" w:lineRule="auto"/>
      <w:jc w:val="right"/>
    </w:pPr>
    <w:rPr>
      <w:b/>
    </w:rPr>
  </w:style>
  <w:style w:type="character" w:customStyle="1" w:styleId="ReferenceChar">
    <w:name w:val="Reference Char"/>
    <w:basedOn w:val="DefaultParagraphFont"/>
    <w:link w:val="Reference"/>
    <w:rsid w:val="005D031A"/>
    <w:rPr>
      <w:rFonts w:ascii="Calibri Light" w:hAnsi="Calibri Light"/>
      <w:color w:val="2F2F2F"/>
    </w:rPr>
  </w:style>
  <w:style w:type="paragraph" w:customStyle="1" w:styleId="RevisionRow">
    <w:name w:val="Revision Row"/>
    <w:basedOn w:val="Normal"/>
    <w:link w:val="RevisionRowChar"/>
    <w:rsid w:val="0093710A"/>
    <w:pPr>
      <w:spacing w:before="0" w:after="0" w:line="360" w:lineRule="auto"/>
      <w:jc w:val="right"/>
    </w:pPr>
  </w:style>
  <w:style w:type="character" w:customStyle="1" w:styleId="TitleRowChar">
    <w:name w:val="Title Row Char"/>
    <w:basedOn w:val="NoSpacingChar"/>
    <w:link w:val="TitleRow"/>
    <w:rsid w:val="0093710A"/>
    <w:rPr>
      <w:rFonts w:ascii="Calibri Light" w:hAnsi="Calibri Light"/>
      <w:b/>
      <w:color w:val="2F2F2F" w:themeColor="text1"/>
    </w:rPr>
  </w:style>
  <w:style w:type="paragraph" w:customStyle="1" w:styleId="TNRef">
    <w:name w:val="TN Ref"/>
    <w:basedOn w:val="Header"/>
    <w:link w:val="TNRefChar"/>
    <w:qFormat/>
    <w:rsid w:val="005D031A"/>
    <w:pPr>
      <w:spacing w:line="360" w:lineRule="auto"/>
      <w:jc w:val="right"/>
    </w:pPr>
    <w:rPr>
      <w:rFonts w:eastAsiaTheme="minorEastAsia"/>
      <w:sz w:val="21"/>
      <w:szCs w:val="21"/>
    </w:rPr>
  </w:style>
  <w:style w:type="character" w:customStyle="1" w:styleId="RevisionRowChar">
    <w:name w:val="Revision Row Char"/>
    <w:basedOn w:val="DefaultParagraphFont"/>
    <w:link w:val="RevisionRow"/>
    <w:rsid w:val="0093710A"/>
    <w:rPr>
      <w:rFonts w:ascii="Calibri Light" w:hAnsi="Calibri Light"/>
      <w:color w:val="2F2F2F"/>
    </w:rPr>
  </w:style>
  <w:style w:type="paragraph" w:customStyle="1" w:styleId="Titleline2">
    <w:name w:val="Title line2"/>
    <w:basedOn w:val="TNRef"/>
    <w:link w:val="Titleline2Char"/>
    <w:qFormat/>
    <w:rsid w:val="005D031A"/>
    <w:rPr>
      <w:b/>
    </w:rPr>
  </w:style>
  <w:style w:type="character" w:customStyle="1" w:styleId="TNRefChar">
    <w:name w:val="TN Ref Char"/>
    <w:basedOn w:val="HeaderChar"/>
    <w:link w:val="TNRef"/>
    <w:rsid w:val="005D031A"/>
    <w:rPr>
      <w:rFonts w:ascii="Calibri Light" w:eastAsiaTheme="minorEastAsia" w:hAnsi="Calibri Light"/>
      <w:color w:val="2F2F2F"/>
      <w:sz w:val="21"/>
      <w:szCs w:val="21"/>
    </w:rPr>
  </w:style>
  <w:style w:type="character" w:customStyle="1" w:styleId="Titleline2Char">
    <w:name w:val="Title line2 Char"/>
    <w:basedOn w:val="TNRefChar"/>
    <w:link w:val="Titleline2"/>
    <w:rsid w:val="005D031A"/>
    <w:rPr>
      <w:rFonts w:ascii="Calibri Light" w:eastAsiaTheme="minorEastAsia" w:hAnsi="Calibri Light"/>
      <w:b/>
      <w:color w:val="2F2F2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5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sten\AppData\Roaming\Microsoft\Templates\SP_A4_P_TechNote.dotx" TargetMode="External"/></Relationships>
</file>

<file path=word/theme/theme1.xml><?xml version="1.0" encoding="utf-8"?>
<a:theme xmlns:a="http://schemas.openxmlformats.org/drawingml/2006/main" name="Office Theme">
  <a:themeElements>
    <a:clrScheme name="Scotch">
      <a:dk1>
        <a:srgbClr val="2F2F2F"/>
      </a:dk1>
      <a:lt1>
        <a:sysClr val="window" lastClr="FFFFFF"/>
      </a:lt1>
      <a:dk2>
        <a:srgbClr val="009BDA"/>
      </a:dk2>
      <a:lt2>
        <a:srgbClr val="383E92"/>
      </a:lt2>
      <a:accent1>
        <a:srgbClr val="6D4792"/>
      </a:accent1>
      <a:accent2>
        <a:srgbClr val="6EB74E"/>
      </a:accent2>
      <a:accent3>
        <a:srgbClr val="0D97D5"/>
      </a:accent3>
      <a:accent4>
        <a:srgbClr val="06A680"/>
      </a:accent4>
      <a:accent5>
        <a:srgbClr val="E1414D"/>
      </a:accent5>
      <a:accent6>
        <a:srgbClr val="F7A53B"/>
      </a:accent6>
      <a:hlink>
        <a:srgbClr val="0D97D5"/>
      </a:hlink>
      <a:folHlink>
        <a:srgbClr val="6D479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Date</PublishDate>
  <Abstract>Client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EDAB6AD-4CED-4203-AEB4-528311B28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SP_A4_P_TechNote</Template>
  <TotalTime>0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100 West Cromwell Road</dc:subject>
  <dc:creator>Rossella</dc:creator>
  <cp:keywords>Client Name</cp:keywords>
  <dc:description/>
  <cp:lastModifiedBy>Nicola Hensey</cp:lastModifiedBy>
  <cp:revision>3</cp:revision>
  <cp:lastPrinted>2018-04-23T08:45:00Z</cp:lastPrinted>
  <dcterms:created xsi:type="dcterms:W3CDTF">2019-06-18T16:06:00Z</dcterms:created>
  <dcterms:modified xsi:type="dcterms:W3CDTF">2019-06-18T16:15:00Z</dcterms:modified>
  <cp:contentStatus>Revision</cp:contentStatus>
</cp:coreProperties>
</file>